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1.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Дар кадом маврид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арфи «ъ»-и охири калима партофта мешавад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агар калима пасоянд гирад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агар дар калима пеш аз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арфи ъ садонок омада бошад ва он бандаки изоф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гирад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агар калима пасванди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амъбанд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гирад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агар калима унсури дастур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абул кунад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арфи «ъ»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амеша навишта мешавад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2.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Дар кадом маврид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зерин аз як сатр ба сатри дигар дуруст к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чонида шудаанд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а-роба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са-о-дат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сао-дат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таби-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арр-а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3.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Имло (ё орфография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чиро меом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зад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талаффузи дурустро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навишти дурусти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 ва шакл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дастуриро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навишти дурусти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исса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оро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навишти дурусти овоз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оро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навишти дурусти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умла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оро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4.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>Имлои забони то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ик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бори охир дар кадом сол бо та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рири нав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абул гардид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2012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2011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2010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2009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2008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5.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>Имлои дурусти ибора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ои зеринро муйян кунед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нав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наво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най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давои дард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биной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баланд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паи по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6.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>Имлои кадоме аз ин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 дуруст аст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дэвор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бое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тиром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елак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эътимод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тэ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7.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>Имлои дурусти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ои зеринро муйян кунед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чойи кабуд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чои сиё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паи по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суйи ку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оййи нишаст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8.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авоби дурусти имлои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-ро муайян кунед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такс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Соч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Ганд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далер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гуфт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чой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сиё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пай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по, хона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мо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ман, далер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нотарс, кор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хона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сер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ю пури, дил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дардманд, агарч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9.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Чиро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 меноманд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як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исми калима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исми маънодори калима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овоз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амшафат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ба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исса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удо кардани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оро дар фонетика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ба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исса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удо шудани калима дар ва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ти талаффуз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10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Кадоме аз таъриф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дар зер овардашудаи зада дуруст аст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яке аз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калима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яке аз садонок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кашидатар талаффуз шудани яке аз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равшантару сахттар садо додани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пасттар садо додани яке аз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11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Алифбои кириллии то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ик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кай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абул шуд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1917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1920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1928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1935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1940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12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Дар ин намуна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 кадом тарзи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удокун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дуруст аст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масъ-ала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мас-ъа-ла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масъ-а-ла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ма-съ-а-ла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мас-ъала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13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арфи «э» дар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то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ик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дар кадом маврид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 навишта мешавад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дар аввали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дар мобайни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дар охири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дар аввал ва мобайни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то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ик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дар байн ва охири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то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ик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14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Имлои дурусти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оро муайян кунед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иёс-ул-лу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иёс-уллу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иёсул-лу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иёсуллу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иёс-у-л-лу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15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Имлои дурусти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оро муайян кунед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Худо, эзид, яздон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худо, эзид, яздон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худо, Эзид, Яздон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Худо, Эзид, Яздон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Худо, эзид, Яздон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16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Имлои дурусти ифода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зеринро муайян кунед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1-и май, як-уми май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1-уми май, якуми май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1 май, якуми май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1-уми май, як-уми май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1уми май, якум-и май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17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Кадоме аз ин гур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 дуруст навишта шудааст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семент, цирк, принтсип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семент, тсирк, принтсип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семент, сирк, принсип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цемент, цирк, принцип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семент, сирк, принцип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18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Кадоме аз ин гур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 дуруст навишта шудааст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конститутсия, досент, концерт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конститутсия, доцент, консерт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конститутсия, дотсент, консерт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конститусия, досент, контсерт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конституция, доцент, консерт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19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Кадоме аз ин гур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ибора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 имлои дуруст доранд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хати араб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кори хат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фанни забон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хатти араб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кори хат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фани забон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хатти араб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кори хатт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фанни забон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хати араб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кори хатт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фани забон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хатти араб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кори хат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фанни забон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20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Бо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арф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калон кадом гур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исм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 навишта мешаванд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ном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Худо, номи 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омоти олии давлат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мансаб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ол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ва рамз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давлат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номи одамон, исм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маън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номи вазифа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исм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модд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тибос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номи паррандагон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номи ша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о,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таърих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муродифот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номи кишвар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амаи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фонди асос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сифат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21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Кадоме аз ин гур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тибос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дуруст навишта шудаанд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Ню-Йорк, Рио-де-Жанейро, механик-ронанда, штаб-квартира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Нию-йорк, Рио-де-жанейро, механик-ронанда, штабквартира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Ню-Йорк, РиодеЖанейро, механикронанда, штабквартира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Ню-Ёрк, Рио-де-Жанейро, механик-ронанда, штабквартира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Нюйорк, Рио-деЖанейро, механик-ронанда, штаб-квартира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22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Кадоме аз ин гур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ибора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 имлои дуруст доранд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«Шо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нома»-и Фирдавс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«Манти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-ут-тайр»-и Аттор, «ал-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онун»-и Ибни Сино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«Шо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нома»-и Фирдавс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«Манти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уттайр»-и Аттор, «ал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онун»-и Ибни Сино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«Шо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нома»и Фирдавс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«Манти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-ут-тайр»и Аттор, «Ал-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онун»-и Ибни Сино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«шо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нома»-и Фирдавс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«Манти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уттайр»-и Аттор, «Ал-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онун»-и ибни Сино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Шо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номаи Фирдавс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Манти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-ут-тайри Аттор, ал-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онуни Ибни Сино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23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.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Кадоме аз ин гур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исм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хос имлои дуруст доранд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Ша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ринав, Конибодом, Осиёи Марказ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Ша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ри нав, Кони бодом, Осиёи Марказ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Ша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ри Нав, Кони Бодом, Осиёи Марказ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Ша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ринав, Конибодом, Осиёи марказ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Ша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ри-нав, Кони-бодом, Осиёи Марказ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24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Имллои дурусти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оро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нишон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ди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ед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A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амбор, амбур, занбар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B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танбал, замбар, чамбар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C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анбор, анбур, занбар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D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тамбал, замбар, чамбар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E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сумбул, шамбе, танб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р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25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>Кадоме аз исм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ои зерин ду тарзи навишт доранд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ро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,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мо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чор, дусад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чашм, даст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кор, хуршед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абр, сабр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26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Овози «и» бо чанд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арф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ифода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меёбад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1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2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3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4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5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27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арфи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асосан дар 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ози кадом навъи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о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н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авишта мешавад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аслии то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ик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туркиву му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ғ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ул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инд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мод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су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ғ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д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28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>Дар кадом маврид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о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ойи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арфи э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арфи е навишта мешавад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: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дар аввали калима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байн ва 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оми калима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дар ан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оми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калима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дар аввал ва ан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оми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калима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дар аввал ва байни калима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29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>Исм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ои мураккабе, ки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узъи шумораи он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 бо ра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ам ифода шудааст,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дар кадом шакл 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бо тире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бо дефис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як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оя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бо тире ва дефис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удо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навишта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30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>Таркиб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ои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уфте, ки бо пайвандаки -у (-ю, -ву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шакл гирифтаанд дар кадом шакл навишта мешаванд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бо тире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бо дефис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як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оя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бо тире ва дефис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удо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навишта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31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Агар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узъ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ои исм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ои чандрешадор задаи ягона дошта бошанд, дар кадом шакл 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бо тире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бо дефис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як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оя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навишта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бо тире ва дефис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удо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навишта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32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>Имлои баёния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ое, ки пас аз исми хос бе бандаки изоф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омада бошанд, муайян кунед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бо тире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бо дефис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бо исм як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 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бо тире ва дефис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аз исм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удо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навишта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33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/>
          <w:bCs/>
          <w:color w:val="000000"/>
          <w:spacing w:val="-4"/>
          <w:sz w:val="28"/>
          <w:szCs w:val="28"/>
        </w:rPr>
        <w:t>Исм</w:t>
      </w:r>
      <w:r w:rsidRPr="0010212E">
        <w:rPr>
          <w:rFonts w:ascii="Cambria" w:hAnsi="Cambria" w:cs="Cambria"/>
          <w:bCs/>
          <w:color w:val="000000"/>
          <w:spacing w:val="-4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pacing w:val="-4"/>
          <w:sz w:val="28"/>
          <w:szCs w:val="28"/>
        </w:rPr>
        <w:t>ои хоси шахс дар таркиби калимаи мураккаб дар кадом шакл навишта мешаванд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бо тире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бо дефис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бо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арфи хурд 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бо тире ва дефис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аз исм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удо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навишта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34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>Номи вазифа, мансаб, унвон, рутба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ои давлат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ва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арб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, дара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ои илм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дар кадом шакл 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бо тире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бо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арфи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кал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он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бо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арфи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хурд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навишта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бо тире ва дефис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аз пешванд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удо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навишта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35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>Сифат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ое, ки аз такрори калима сохта шудаанд ч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хел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навишта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мешаванд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бо тире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бо нимтире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бо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арфи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хурд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навишта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бо тире ва дефис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аз исм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удо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навишта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36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Шакли дурусти исм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хосро муайян кунед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Аб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ал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Ибни Сино, Му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аммад ибни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арир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Аб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ал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ибни Сино, Му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аммад ибн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арир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Аб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ал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ибни сино, Му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аммад ибни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арир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шо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Аббос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Набии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мироб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обири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ясавул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Аб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ал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ибни Сино, Му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аммад ибни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арир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37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Шакли дурусти баёния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оро ёбед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шо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Аббос, Набии мироб,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обири ясавул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шо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Аббос, Набии Мироб,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обири Ясавул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Шо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Аббос, Наб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мироб,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обири ясавул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4072C1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шо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Аббос, Набии мироб,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обир Ясавул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Шо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аббос, Набии Мироб,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обири Ясавул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38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Шакли дурусти исм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хосро муайян кунед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Ибни Сино, ибни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арир, Ибни ямин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Ибни сино, ибн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арир, Ибни ямин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ибни Сино, ибни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арир, ибни Ямин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шо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Аббос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Набии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мироб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обири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ясавул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ибни Сино, ибни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арир, Ибни ямин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39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Дар кадоме аз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авоб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зерин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 дуруст навишта шудаанд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Офтоб, Мо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, Абр, Осмон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Офтоб, Мо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, абр, осмон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офтоб, мо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, абр, осмон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офтоб, Мо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, Абр, осмон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Офтоб, мо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, абр, Осмон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40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Барои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удо кардани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умла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ои содаи таркиби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умлаи мураккаби пайваст кадом аломат гузошта мешавад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дефис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тире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сену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вергул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вергул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41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Байни мубтадо ва хабаре, ки бандаки хабар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ва феъл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ёвар надоранд кадом аломат гузошта мешавад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дефис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тире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сену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вергул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вергул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42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Тарзи дурусти навишти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оро муайян кунед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чойи гарм, найистон, 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йи зебо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чои гарм, наистон, 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и зебо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чои гарм, наистон, 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йи зебо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чои гарм, найистон, 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йи зебо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чоййи гарм, наййистон, 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ййи зебо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43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Тарзи дурусти навишти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оро муайян кунед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му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аё, таёр, тахаюл, муаян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му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айё, тайёр, тахайюл, муайян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му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аййё, таййёр, тахайюл, муайяан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му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аё, тайёр, тахайул, муайан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му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айо, тайор, тахайул, муайан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44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Дар охири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ихтисоркардашуда кадом аломат гузошта мешавад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дефис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тире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вергул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вергул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45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Дар кадом варианти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авоб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ои зер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оидаи имло риоя шудаат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кули мардум,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ади расо,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иду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д,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ади 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ал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к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ли мардум,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ади рассо,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иду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д,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 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кулли мардум,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адди расо,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идду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д,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адди 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кулли мардум,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адди рассо,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иду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д,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адди 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кулли мардум,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адди расо,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ииду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д,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аъди 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46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Дар охири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умлае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,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ки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сухани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нотамом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,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омнарасида ва бе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удудро мефа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монад кадом аломат гузошта мешавад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дефис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тире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се 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вергул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47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Колаб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вожа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ташдиддори араб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дар кадом гузина омадаанд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фаъъол, тафаъъул, муфаъъал, мутафаъъил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мафъул, тафъал, фоъил, мафоъилун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мафъил, мафъул, тафъил, фаъил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фаъл, фуъул, тафъил, мафъил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тафаъъул, муфаъъал,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фаъил, мафъил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48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Тарзи дурусти нави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шти исм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оро нишон дихед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гуфту шунид, рафту омад, обу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аво, тиру камон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гуфтушунид, рафтуомад, обу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аво, тирукамон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гуфтушунид, обу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аво, рафтуомад, тиру камон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гуфту шунид, рафту омад, обу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аво, тирукамон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гуфтушунид, рафту омад, обу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аво, тиру камон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49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Тарзи дурусти навишта шудани сифат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оро муайян кунед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бо 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лу фаросат, сер шоху барг, пур нозу неъмат, хуш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адду баст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боа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луфаросат, сершохубарг, пурнозунеъмат, хуш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аддубаст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боа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лу фаросат, сер шохубарг, пур нозунеъмат, хуш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аддубаст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бо 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лу фаросат, сер шохубарг, пур нозунеъмат, хуш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адду баст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боа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лу фаросат, сершоху барг, пурнозу неъмат, хуш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адду баст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50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Тарзи дурусти навишта шудани сифат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оро муайян кунед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сола, сию 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сола, дусадсола, 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саду дусола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 сола, сию 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 сола, ду сад сола, 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 саду ду сола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сола, сиюпан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 сола, ду садсола, 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саду ду сола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сола, сию 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 сола, дусадсола, 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 садудусола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сола, сиюпан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сола, дусадсола, 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садудусола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51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Кадом шумора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 гуна (вариант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доранд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ду, бистум, дусад, ду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азор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шаш,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аштум, дувозда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, миллион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яку ним, шонзда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, сад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чил, чор, дусад, дуюм, сеюм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дусад, сесад,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афтсад, сеюм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52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Феъл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ои кадом аз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авоб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 дуруст навишта шудаанд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доноаст, навишта аст, коргар аст, дидааст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доноаст, навиштааст, коргараст, дидааст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доно аст, навиштааст, коргар аст, дидааст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доноаст, навишта аст, коргар аст, дида аст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доно аст, навишта аст, коргар аст, дида аст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53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Феъл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ои таркибии кадом аз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авоб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зерин дуруст навишта шудаанд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аз ёд кардан, ба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о овардан, дар бар гирифтан, ба воя расидан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азёд кардан, ба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о овардан, дар бар гирифтан, бавоя расидан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аз ёд кардан, ба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о овардан, дарбар гирифтан, ба воя расидан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азёдкардан, ба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о овардан, дарбар гирифтан, бавоя расидан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азёдкардан, ба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оовардан, дарбар гирифтан, бавоярасидан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54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Тарзи дурусти навишта шудани сифат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феълиро нишон ди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ед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хатмкунанда,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авобди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анда, ба 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омрасида, аз худрафта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хатм кунанда,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авоб ди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анда, баан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омрасида, азхудрафта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хатм кунанда,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авоб ди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анда, баан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ом расида, азхуд рафта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хатмкунанда,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авобди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анда, ба 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омрасида, аз худрафта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хатмкунанда,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авобди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анда, баан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омрасида, азхудрафта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55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Навишти бе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алати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оро нишон ди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ед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таввалуд, муддасир , мураккаб, му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аммад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мусалло, таманно, му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аррир, уммат, шиддат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иммат,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имат, мута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ам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суннат, зилат,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увват,таввало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муамо,сират, муннавар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56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.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Навишти бе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алати исм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хосро нишон ди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ед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лиси Ол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, 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лиси милл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, Суди Ол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, Суди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арб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Вазорати Маориф, Ма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лиси Милл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, Раёсати Кор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ои исло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,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Академияи Илм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ои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Т., Кумитаи Давлатии Амнияти Милл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Ш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роби боло, Лучоби Боло, Варзоби Поён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кумитаи Сармоягузор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ва амволи Давлат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, Раиси Ма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лиси Милл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, Котиби генералии СММ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57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Навишти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алати исм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хосро нишон ди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ед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лиси Ол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, 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лиси милл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, Суди Ол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, Суди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арб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Вазорати Маориф, Ма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лиси Милл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, Раёсати Кор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ои исло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Академияиилм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ои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Т, Аморати Мутта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идаи Араб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арори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укумати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Т, Раиси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укумати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Академияи илм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о, вазорати маориф, Раиси Ма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лиси Ол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58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Аввалин хат ё алифбо ч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ном дошт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хатти ором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хатти фини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ва ороми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хатти пиктограф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хатти идеографи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хатти меъмори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59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Алифбо ё хатти идеограф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ч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гуна хат аст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хатти тасвир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хатте, ки аз овоз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 таркиб ёфтааст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хатте, ки аз аломат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ои рамзї таркиб ёфтааст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хатти овоз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хатте, ки аз овоз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 ва аломат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 таркиб ёфтааст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60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Фонемаи «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» чанд вазифа дорад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1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2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3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4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5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61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Дар мисол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ои </w:t>
      </w:r>
      <w:r w:rsidRPr="0010212E">
        <w:rPr>
          <w:rFonts w:ascii="Times New Roman Tj" w:hAnsi="Times New Roman Tj" w:cs="Palatino Linotype"/>
          <w:b/>
          <w:color w:val="000000"/>
          <w:sz w:val="28"/>
          <w:szCs w:val="28"/>
        </w:rPr>
        <w:t>дид</w:t>
      </w:r>
      <w:r w:rsidRPr="0010212E">
        <w:rPr>
          <w:rFonts w:ascii="Cambria" w:hAnsi="Cambria" w:cs="Cambria"/>
          <w:b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/>
          <w:color w:val="000000"/>
          <w:sz w:val="28"/>
          <w:szCs w:val="28"/>
        </w:rPr>
        <w:t>, дида</w:t>
      </w:r>
      <w:r w:rsidRPr="0010212E">
        <w:rPr>
          <w:rFonts w:ascii="Cambria" w:hAnsi="Cambria" w:cs="Cambria"/>
          <w:b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/>
          <w:color w:val="000000"/>
          <w:sz w:val="28"/>
          <w:szCs w:val="28"/>
        </w:rPr>
        <w:t>, рафт</w:t>
      </w:r>
      <w:r w:rsidRPr="0010212E">
        <w:rPr>
          <w:rFonts w:ascii="Cambria" w:hAnsi="Cambria" w:cs="Cambria"/>
          <w:b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/>
          <w:color w:val="000000"/>
          <w:sz w:val="28"/>
          <w:szCs w:val="28"/>
        </w:rPr>
        <w:t>, рафта</w:t>
      </w:r>
      <w:r w:rsidRPr="0010212E">
        <w:rPr>
          <w:rFonts w:ascii="Cambria" w:hAnsi="Cambria" w:cs="Cambria"/>
          <w:b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/>
          <w:color w:val="000000"/>
          <w:sz w:val="28"/>
          <w:szCs w:val="28"/>
        </w:rPr>
        <w:t>, баст</w:t>
      </w:r>
      <w:r w:rsidRPr="0010212E">
        <w:rPr>
          <w:rFonts w:ascii="Cambria" w:hAnsi="Cambria" w:cs="Cambria"/>
          <w:b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/>
          <w:color w:val="000000"/>
          <w:sz w:val="28"/>
          <w:szCs w:val="28"/>
        </w:rPr>
        <w:t>, баста</w:t>
      </w:r>
      <w:r w:rsidRPr="0010212E">
        <w:rPr>
          <w:rFonts w:ascii="Cambria" w:hAnsi="Cambria" w:cs="Cambria"/>
          <w:b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фонемаи «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» ч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вазифарои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ро кардааст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вазифаи калимасозро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вазифаи калимасоз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ва бандаки феълиро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вазифаи калимасоз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, бандаки феъл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ва иштирок дар ташаккули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ои таърихиро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вазифаи калимасоз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ва иштирок дар ташаккули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ои таърихиро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вазифаи бандаки феъл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ва хабариро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62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Тарзи дуруст навишта шудани вожа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зерро муайян кунед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-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занон, заб-зард, та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-та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тез-тез,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-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зада хандид, мактаб-интернат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сайёд, хайёт,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аёт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мутта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ам,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имат,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адди баланд, дурри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иммат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амаи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авоб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 дурустанд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63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2F6CC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Фонемаи «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» дар кадом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ои зер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алат монда шудааст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дур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ӯғ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, кул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х, гур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, мавз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ъ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л, п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ст, сур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ш, фур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ш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дур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ст, дур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шт, нуф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з, б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бур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т, м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р, б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р,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тул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ъ, ш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ро,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й, т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р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64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Дар байти: 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Саб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 бар каф тавба бар лаб дил пур аз шав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и гуно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Маъсиятро ханда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амеояд зи исти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фори мо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чанд аломати китобат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мав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уд аст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 аломат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шаш аломат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чор аломат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ду аломат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се аломат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65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Аз намуна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ои зер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авоби нодурустро ёбед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Аъзо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ои чидаи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умла аз якдигар ба воситаи вергул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удо карда мешаванд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аломати 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та фикри тамомшударонишон меди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фонемаи «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» дар забон се вазифа дорад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аъзо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ои чидаи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умла ба воситаи аломати сену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та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удо карда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мухотаб аз аъзо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ои асос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бо вергул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удо карда мешавад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66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Сарчашмаи алифбо ё хат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ои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арф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-овозии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итъаи Осиё кадом хат ба шумор меравад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хатти мех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хатти ором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хатти юнон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хатти Мисри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адим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хатти бобул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67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Модари хат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ои овозии дунё кадом хат ба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исоб меравад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хатти мех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хатти ором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хатти юнон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хатти фини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и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хатти бобул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68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Алифбои имр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заи забони то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ик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дар заминаи кадом алифбо сохта шудааст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алифбои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 мех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алифбои крилл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алифбои юнон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алифбои лоттин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алифбои бобул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69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Аз байти зерин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алат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имлоирро муайян кунед: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Чу бишнави сухани 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ли дил, магуй, ки хатост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Суханшинос наи,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они ман, хато ин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ост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бишнави, сухани, магуй, ки, хатост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наи, суханшинос,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они, ман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сухани, дил, 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ли, ки, магуй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бишнави, магуй, наи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суханшинос,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ост, магуй, ки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70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Алифбои арабиасоси форс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дар забони то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ик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то кай амал мекард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то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ор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 шудани алифбои рус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то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ор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шудани алифбои лотин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ягон ва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 амал намекард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то сол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ои чилуми асри гузашта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намедонам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7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1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Хат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оро вобаста ба он, ки нут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ро дар кадом шакл ифода менамоянд, ба чанд гур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ӯҳҷ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удо менамоянд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навъ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чор навъ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ду навъ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се навъ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ба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афт навъ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72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Аввалин бор хатти овози дар байни кадом хал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 ба ву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уд омад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дар байни мисри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 ва юнони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дар байни масагет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 ва славиян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адим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дар байни мисри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 ва фини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дар байни шумер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 ва ош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ри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дар байни я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уди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 ва сурёни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73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Аз хатти фини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баъдтар кадом хат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маъмул ба ву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уд омаданд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хатти сурён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ибр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сом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ором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ва юнон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ош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ва усмон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сом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ва бобул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инд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ва чин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74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>Хат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ои бонуфузтарине, ки дар заминаи алифбои фини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қӣ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-ором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ба ву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уд омадаанд, кадом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оянд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араб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эсур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монав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я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сурён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араб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форс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ои юнонии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адим, сурёнии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адим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инд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чин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урдун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хат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ои япон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, чин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инд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ва крилл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75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Навишти дурусти вожа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оро муайян кунед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таоми лаззиз, мавз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ба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с, тул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офтоб, 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аи ашъор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таъоми лаззиз, мавз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ъи ба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с, тул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офтоб, 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аи ашор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таоми лазиз, мавз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ба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с, тул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ъи офтоб, 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маи ашъор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таъоми лаззиз, мавз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ъи ба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с, тул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ъи офтоб, 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ъаи ашъор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томи лазиз, мавз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ба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с, тул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офтоб, 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муаи ашор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76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>Дар кадом гузина (вариант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имлои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 ва аз сатр ба сатр гузарондани калима риоя нашудааст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та-а-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-уб, ма-ъруф, ашъ-ор, сал-омат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та-а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-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уб, маъ-руф, аш-ъор, са-ло-мат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та-бас-сум, мар-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а-зор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кор-гар-он, ка-мон-га-рон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са-о-дат, миз-бон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77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>Номи алифбои кирилл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ба ч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ало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аманд аст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ягон чиз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номи ша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ре, ки дар он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 ихтироъ шудааст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номи ихтироъкунандаи худ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ба номи хал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ои кирилли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адим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ба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амаи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авоб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ои дар вариант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 овардашуда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78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сад аз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кардани алифбои лотин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дар байни то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икон ч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буд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иби хат кардани то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икон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таъсири сиёсати хори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ии Англия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ягон 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сад набуд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аз алифбо ва ба ин васила аз дастрас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ба фар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анги бойи худ 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рум кардани то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икон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иби алифбо ва ба ин васила паст кардани сат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бесавод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дар байни то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икон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79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Чиро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 меноманд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як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исми калима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исми маънодори калима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овоз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амшафат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ба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исса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удо кардани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оро дар фонетика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во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иди хурдтарини талаффуз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80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Навишти дурусти во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лу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авиро нишон ди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ед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и миз, буи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уйи 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лиён, мавзуи ба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с, су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бати ширин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йи миз, буйи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уйи 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лиён, мавзуи ба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с, су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бати ширин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йи миз, 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йи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уйи 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лиён, мавз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ба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с, су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бати ширин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миз, 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йи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Мулиён, мавзуъи ба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с, су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бати ширин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миз, 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уйи 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лиён, мавз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ба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с, с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бати ширин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81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Тарзи дурусти навишта шудани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оро муайян кунед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арра, марро, мубарро, чарро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таа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уб, мутаасифона, албата, таъасуф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тавалло, му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ало, та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мубарро, муаттар, тавалло, таассуф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таъа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уб, муъаззам, муатар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82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Аломати китобатии тире «–» дар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умла ба ч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далолат мекунад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шар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у тафсири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узъи пеш аз худ омада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ба тафсирталаб будани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исми пас аз худ омада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ба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умлаи мураккаб будани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умла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ба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ойи во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туфайл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меояд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хабари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умларо ифода мекунад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83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Агар аломати китобатии тире «–»-ба вазифаи шар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во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иди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абл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омада бошад, онро бо кадом калима ифаз кардан мумкин аст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бо калимаи дурусттар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бо пайвандак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ои </w:t>
      </w:r>
      <w:r w:rsidRPr="0010212E">
        <w:rPr>
          <w:rFonts w:ascii="Times New Roman Tj" w:hAnsi="Times New Roman Tj" w:cs="Times New Roman Taj"/>
          <w:b/>
          <w:color w:val="000000"/>
          <w:sz w:val="28"/>
          <w:szCs w:val="28"/>
        </w:rPr>
        <w:t>аммо, вале, лекин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бо павандаки ё, ё ки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бо калимаи яъне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ягон калима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84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Аломати китобатии дефис «-» дар калима ба ч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далолат мекунад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як во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иди мураккаби ифодагари як маф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ум будани он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таркиб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будани калима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номуста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илии калима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таркибу ибораи махсус будани он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ягон чиз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85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олаб ч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гуна калимаанд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дилхо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калима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ое, ки ба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баробар та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сим мешаванд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ое, ки аз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амсадо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якхела таркиб ёфтаанд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ое, ки аз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ои баробар таркиб ёфта,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он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 дорои садонок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якхелаанд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ои, ки аз 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йи 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анги талаффуз ба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ам наздик мебошанд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86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олабии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 дар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ташдиддор ч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амият доранд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ба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олаби муайян мансуб будани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оро нишон меди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муайян кардани мав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еи ташдидро дар калима осон менамояд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ин ё он забони ало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ида тааллу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доштани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оро нишон меди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амаи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авоб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дар вариант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 нишондодашуда дурустанд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мав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еи ягонаи ташдидгир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доштани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оро нишон меди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87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Гур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ои </w:t>
      </w:r>
      <w:r w:rsidRPr="0010212E">
        <w:rPr>
          <w:rFonts w:ascii="Times New Roman Tj" w:hAnsi="Times New Roman Tj" w:cs="Times New Roman Taj"/>
          <w:b/>
          <w:color w:val="000000"/>
          <w:sz w:val="28"/>
          <w:szCs w:val="28"/>
        </w:rPr>
        <w:t>мусанниф, муаллим, мунаввар, му</w:t>
      </w:r>
      <w:r w:rsidRPr="0010212E">
        <w:rPr>
          <w:rFonts w:ascii="Cambria" w:hAnsi="Cambria" w:cs="Cambria"/>
          <w:b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/>
          <w:color w:val="000000"/>
          <w:sz w:val="28"/>
          <w:szCs w:val="28"/>
        </w:rPr>
        <w:t>аннаъ, таваллуд, тара</w:t>
      </w:r>
      <w:r w:rsidRPr="0010212E">
        <w:rPr>
          <w:rFonts w:ascii="Cambria" w:hAnsi="Cambria" w:cs="Cambria"/>
          <w:b/>
          <w:color w:val="000000"/>
          <w:sz w:val="28"/>
          <w:szCs w:val="28"/>
        </w:rPr>
        <w:t>ҳҳ</w:t>
      </w:r>
      <w:r w:rsidRPr="0010212E">
        <w:rPr>
          <w:rFonts w:ascii="Times New Roman Tj" w:hAnsi="Times New Roman Tj" w:cs="Times New Roman Taj"/>
          <w:b/>
          <w:color w:val="000000"/>
          <w:sz w:val="28"/>
          <w:szCs w:val="28"/>
        </w:rPr>
        <w:t>ум, таассуф, муаммо, мусалло, профессор, протсессор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ба ч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далолат мекунанд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E220C5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мушаддад будани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мураккаб будани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ба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олаб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гуногуни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ташдиддор будани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нодуруст бандубаст шудани он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 дар забони то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ик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 калима будани он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88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авоби дурустро аз вариант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зайл муайян кунед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алталаб,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адду баст, сади баланд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сирру асрор, дурри маън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кулли мардум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конститутсия, дотсент, консерт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фур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ш, дурушт, сур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ш, дуруст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пурра, кала, сала,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алла кура, духт, сухт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89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Кадоме аз ин гур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ибора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 имлои дуруст доранд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хати араб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кори хат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фанни забон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хатти араб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кори хат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фани забон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хатти араб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кори хатт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фанни забон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хати араб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кори хатт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фани забон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хатти араб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кори хат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фанни забон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90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Аломати тире «–» дар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умлаи «То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икистон –исми ман» ч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вазифаро 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ро кардааст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вазифаи шаклсозиро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вазифаи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удокуниро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вазифаи та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зияи синтагматики 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ангро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вазифаи бандаки хабарии «аст»-ро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амаи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авоб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зикршударо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91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Кадоме аз ин гур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тибос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нодуруст навишта шудаанд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Ню-Йорк, Рио-де-Жанейро, механик-ронанда, штаб-квартира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Нию-йорк, Рио-де-Жанейро, механик-ронанда, штаб-квартира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Генерал-майор, сотсиал-демократ,либерал-демократ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Сан-Пауло, Санк-Франсиско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Нюйорк, Рио-деЖанейро, механик-ронанда, штаб-квартира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92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мураккаб аз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таркиб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аз кадом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ат фар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мекунанд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аз 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йи ми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дори зада ва тарзи навишт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аз 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йи зада ва ми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дори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таркиби он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аз 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йи зада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аз 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йи тарзи навишт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аз 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йи маъно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93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.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Кадоме аз ин гур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 исм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ои хос имлои нодуруст доранд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Ша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ринав, Конибодом, Осиёи Марказ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Ша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ринав, 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Боло, Осиёи Марказ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муди Гав, Рустами Пилтан, Суди Ол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Осиёи Марказ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лиси Милл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, 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лиси Ол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, Прократураи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арб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Раиси 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лиси намояндагон, Судяи Суди Ол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94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авоби дурусти вариант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ои зер кадом аст?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ab/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;</w:t>
      </w:r>
    </w:p>
    <w:p w:rsidR="00CD33CB" w:rsidRDefault="00CD33CB" w:rsidP="00E220C5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тул, зур, ш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р, мавз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ъ, суд, тул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ъ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занб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р, шур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ъ, арус, хур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с, кур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ш, т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р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гур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, дуру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ғ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, бузур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г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амаи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авоб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ои овардашуда дурустанд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амаи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авоб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ои овардашуда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ғ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алатанд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95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>Кадоме аз исм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ои зерин ду тарзи навишт доранд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ро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,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мо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чор, дусад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чашм, даст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кор, хуршед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абр, сабр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96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Овози «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» дар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су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, саъд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, дузд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ч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вазифаро 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ро кардааст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вазифаи шаклсозиро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вазифаи иштирок дар калима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ои таърихиро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вазифаи калимасозиро;</w:t>
      </w:r>
    </w:p>
    <w:p w:rsidR="00CD33CB" w:rsidRDefault="00CD33CB" w:rsidP="00E220C5">
      <w:pPr>
        <w:spacing w:line="276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вазифаи калимасоз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ва шаклсозиро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вазифаи шаклсоз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ва калимасозиро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97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арфи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дар 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ози кадом навъи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о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навишта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мешавад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аслии то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ик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туркиву му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ғ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ул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инд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мод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су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ғ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д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98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Дар кадом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олат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 аломати китобатии ну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та (.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гузошта намешавад</w:t>
      </w:r>
      <w:r>
        <w:rPr>
          <w:rFonts w:ascii="Times New Roman Tj" w:hAnsi="Times New Roman Tj"/>
          <w:bCs/>
          <w:color w:val="000000"/>
          <w:sz w:val="28"/>
          <w:szCs w:val="28"/>
        </w:rPr>
        <w:t>?;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дар аввали калима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байн ва 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оми калима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дар ан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оми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калима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дар аввал ва ан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оми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калима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ва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умла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дар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умла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99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Дар байти: 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Адаб то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ест аз нури ило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и 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Бине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бар сар бирав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ар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 ки хо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и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чанд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алати имло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ва китобат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мав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уд аст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 ғ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алати имло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ва чор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алати китобат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се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алати имло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ва 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ҷғ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алати китобат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ду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алати имло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ва се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алати китобат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шаш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алати имло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ва чор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алати китобат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ам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алати имло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ой дораду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ам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алати китобат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100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.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>Аломат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ои китобат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ба кадом навъи алифбо ё хатти ихтироъкардаи инсоният дохил мешавад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ба алифбо ё хатти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и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ба алифбо ё хатти овоз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ба алифбо ё хатти пиктограф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ба алифбо ё хатти идеограф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ба ягон алифбо ё хат дохил намешавад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101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2349A2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>Транскрипсия чиро ифода мекунад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навишти дурусти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умларо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навишти дурусти калимаро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талаффузи дурусти овоз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ои нут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ро дар хат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талаффузи дурусти калимаро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талаффузи дурусти овоз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ои садонокро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102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уфти вариант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ои дурусти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ои зеринро нишон ди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ед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мо – мор, ва – вай, на – най, бо – бой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шамол – шимол, майна – миёна, сум – с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м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хом – хома,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ом –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ома, дон - дона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чил – чи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ил, сар – са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ар, дар - да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р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м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– м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й, по – пой,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–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ҷӯ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й,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о –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ой, чор - ча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ор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103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/>
          <w:bCs/>
          <w:color w:val="000000"/>
          <w:spacing w:val="-4"/>
          <w:sz w:val="28"/>
          <w:szCs w:val="28"/>
        </w:rPr>
        <w:t xml:space="preserve">Садоноки </w:t>
      </w:r>
      <w:r w:rsidRPr="0010212E">
        <w:rPr>
          <w:rFonts w:ascii="Cambria" w:hAnsi="Cambria" w:cs="Cambria"/>
          <w:bCs/>
          <w:color w:val="000000"/>
          <w:spacing w:val="-4"/>
          <w:sz w:val="28"/>
          <w:szCs w:val="28"/>
        </w:rPr>
        <w:t>ӯ</w:t>
      </w:r>
      <w:r w:rsidRPr="0010212E">
        <w:rPr>
          <w:rFonts w:ascii="Times New Roman Tj" w:hAnsi="Times New Roman Tj"/>
          <w:bCs/>
          <w:color w:val="000000"/>
          <w:spacing w:val="-4"/>
          <w:sz w:val="28"/>
          <w:szCs w:val="28"/>
        </w:rPr>
        <w:t xml:space="preserve"> дар калима</w:t>
      </w:r>
      <w:r w:rsidRPr="0010212E">
        <w:rPr>
          <w:rFonts w:ascii="Cambria" w:hAnsi="Cambria" w:cs="Cambria"/>
          <w:bCs/>
          <w:color w:val="000000"/>
          <w:spacing w:val="-4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pacing w:val="-4"/>
          <w:sz w:val="28"/>
          <w:szCs w:val="28"/>
        </w:rPr>
        <w:t>ои бур –б</w:t>
      </w:r>
      <w:r w:rsidRPr="0010212E">
        <w:rPr>
          <w:rFonts w:ascii="Cambria" w:hAnsi="Cambria" w:cs="Cambria"/>
          <w:bCs/>
          <w:color w:val="000000"/>
          <w:spacing w:val="-4"/>
          <w:sz w:val="28"/>
          <w:szCs w:val="28"/>
        </w:rPr>
        <w:t>ӯ</w:t>
      </w:r>
      <w:r w:rsidRPr="0010212E">
        <w:rPr>
          <w:rFonts w:ascii="Times New Roman Tj" w:hAnsi="Times New Roman Tj"/>
          <w:bCs/>
          <w:color w:val="000000"/>
          <w:spacing w:val="-4"/>
          <w:sz w:val="28"/>
          <w:szCs w:val="28"/>
        </w:rPr>
        <w:t>р, куш –к</w:t>
      </w:r>
      <w:r w:rsidRPr="0010212E">
        <w:rPr>
          <w:rFonts w:ascii="Cambria" w:hAnsi="Cambria" w:cs="Cambria"/>
          <w:bCs/>
          <w:color w:val="000000"/>
          <w:spacing w:val="-4"/>
          <w:sz w:val="28"/>
          <w:szCs w:val="28"/>
        </w:rPr>
        <w:t>ӯ</w:t>
      </w:r>
      <w:r w:rsidRPr="0010212E">
        <w:rPr>
          <w:rFonts w:ascii="Times New Roman Tj" w:hAnsi="Times New Roman Tj"/>
          <w:bCs/>
          <w:color w:val="000000"/>
          <w:spacing w:val="-4"/>
          <w:sz w:val="28"/>
          <w:szCs w:val="28"/>
        </w:rPr>
        <w:t>ш, мур –м</w:t>
      </w:r>
      <w:r w:rsidRPr="0010212E">
        <w:rPr>
          <w:rFonts w:ascii="Cambria" w:hAnsi="Cambria" w:cs="Cambria"/>
          <w:bCs/>
          <w:color w:val="000000"/>
          <w:spacing w:val="-4"/>
          <w:sz w:val="28"/>
          <w:szCs w:val="28"/>
        </w:rPr>
        <w:t>ӯ</w:t>
      </w:r>
      <w:r w:rsidRPr="0010212E">
        <w:rPr>
          <w:rFonts w:ascii="Times New Roman Tj" w:hAnsi="Times New Roman Tj"/>
          <w:bCs/>
          <w:color w:val="000000"/>
          <w:spacing w:val="-4"/>
          <w:sz w:val="28"/>
          <w:szCs w:val="28"/>
        </w:rPr>
        <w:t>р кадом вазифаро и</w:t>
      </w:r>
      <w:r w:rsidRPr="0010212E">
        <w:rPr>
          <w:rFonts w:ascii="Cambria" w:hAnsi="Cambria" w:cs="Cambria"/>
          <w:bCs/>
          <w:color w:val="000000"/>
          <w:spacing w:val="-4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pacing w:val="-4"/>
          <w:sz w:val="28"/>
          <w:szCs w:val="28"/>
        </w:rPr>
        <w:t>ро кардааст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вазифаи овозсозиро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вазифаи калимасоз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, калимашинос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ва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маънофар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куни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ро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вазифаи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маънофар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куниро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ягон вазифаро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вазифаи калимасозиро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104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>Номи вазифа, мансаб, унвон, рутба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ои давлат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ва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арб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, дара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ои илм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дар кадом шакл 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бо тире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бо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арфи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калон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бо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арфи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хурд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навишта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бо тире ва дефис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аз пешванд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удо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навишта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105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10212E">
        <w:rPr>
          <w:rFonts w:ascii="Times New Roman Tj" w:hAnsi="Times New Roman Tj"/>
          <w:bCs/>
          <w:color w:val="000000"/>
          <w:sz w:val="28"/>
          <w:szCs w:val="28"/>
        </w:rPr>
        <w:t>Сифат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ое, ки аз такрори калима сохта шудаанд ч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хел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навишта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мешаванд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бо тире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бо нимтире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бо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арфи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хурд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навишта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бо тире ва дефис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 навишта 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аз исм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удо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навишта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мешаванд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106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64B5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Дар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умлаи «Абдулло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 xml:space="preserve">ҳ, 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бародарзодаи 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сти ман Бахтиёр, дар яке аз беморхона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марказии ша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ри Душанбе,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араболо, кор мекунад» азъо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ои истисонии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умла кадом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оянд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Абдулло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бародарзодаи 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сти ман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бародарзодаи 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сти ман Бахтиёр ва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араболо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исм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ои хоси 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Бахтиёр ва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араболо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ибораи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беморхона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марказ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исми хоси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араболо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исм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 xml:space="preserve">ои хоси 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Абдулло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, Душанбе ва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араболо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107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Дар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умлаи «Абдулло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бародарзодаи 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сти ман Бахтиёр дар яке аз беморхона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марказии ша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ри Душанбе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араболо кор мекунад.» чанд аломати китобат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монда нашудааст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пан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то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  <w:lang w:val="tg-Cyrl-TJ"/>
        </w:rPr>
        <w:t>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шашто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чорто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</w:rPr>
        <w:t>афто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108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Тарзи дурусти навиштани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оро нишон ди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ед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сар фармон де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, сар му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осиб, сар додан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сарфармонде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, сарму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осиб, сардодан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сарфармонде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, сарму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осиб, сар додан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сарфармон де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, сар му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осиб, сар додан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сар ришта, сар му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осиб, сар додан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109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Дар охири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умла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ое, ки дар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олати номбар кардан ва ё бо тартиб овардани фикр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ои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удогона, ки нисбатан муста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ил буда, байни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амдигар муносибати синтаксис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надоранд, вале ба як банди умум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тааллу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доранд, кадом аломат гузошта мешавад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дефис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тире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сену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та вергул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вергул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110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Барои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удо кардани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умла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ои содаи таркиби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умлаи мураккаби пайваст кадом аломат гузошта мешавад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дефис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тире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сену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вергул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вергул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111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Дар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умла дар байни аъзо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чидашудае, ки ба воситаи пайвандаки –у (-ву, -ю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ба якдигар ало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аманд мешаванд, кадом аломат гузошта мешавад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дефис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ягон аломат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сену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вергул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вергул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112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Во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ид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туфайлие, ки во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еият,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атъият, эътимоднок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, дуруст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ва раднопазирии фикрро ифода менамоянд, кадом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оянд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албатта, бешуб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а, дар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ат, аслан, зотан, ба рост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, рости гап, дар асл,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он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албатта, бешуб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а, дар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ат, табиист, табиатан, хушбахтона, аз як тараф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зотан, ба рост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, рости гап, сад даре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айф, мутаассифона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дар асл,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он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, аз 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йи одат, расман, маъмулан, 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оиб. илтимос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аз як тараф, аз тарафи дигар, мувофи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и гуфтаи шумо,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амин тари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,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ай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от, зин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ор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113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Во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ид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туфайлие, ки ба гуфтор тобиш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эмотсионал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мебахшанд, кадом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оянд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албатта, бешуб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а, дар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ат, аслан, зотан, ба рост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, рости гап, дар асл,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он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хайрият, ба бахти мо, воа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ҷ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або, наход,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хушбахтона, сад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айф, афс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с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бинобар ин, ба назарам, ба рост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, рости гап, сад даре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, мутаассифона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ба ибораи дигар, аз ин 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, аз 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йи одат, расман, маъмулан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ба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ар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ол, бо зардошти ин, ба ин ниго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накарда, аз тарафи дигар, мувофи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и гуфтаи шумо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114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Дар охири калима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ихтисоркардашуда кадом аломат гузошта мешавад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дефис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тире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вергул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вергул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115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Дар охири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умла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ое, ки дорои нидо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ои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айрат, таассуф, шод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, анд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мебошанд, кадом аломатро мегиранд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дефис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тире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вергул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хитоб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116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Дар охири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умлае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,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ки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сухани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нотамом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,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</w:rPr>
        <w:t>ан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омнарасида ва бе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удудро мефа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монад кадом аломат гузошта мешавад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дефис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тире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сену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 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вергул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ну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 w:cs="Times New Roman Tj"/>
          <w:bCs/>
          <w:color w:val="000000"/>
          <w:sz w:val="28"/>
          <w:szCs w:val="28"/>
          <w:lang w:bidi="fa-IR"/>
        </w:rPr>
        <w:t>та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117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Во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ид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ои туфайлие, ки та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син, офарин, миннатдор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, садо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ат, розиг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ва монанди ин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оро ифода менамоянд, кадом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оянд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?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албатта, бешуб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а, дар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ат, аслан, зотан, ба рост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, рости гап, дар асл,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он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Arial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албатта, бешуб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а, дар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ат, табиистт, ки, табиатан, хушбахтона, аз як тараф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ташаккур, офарин, боракалло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 xml:space="preserve">, ба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ону дил, сад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аи сар, ра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мат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саломат бош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, хуллас, лучаку п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сткандаи гап, аз р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йи одат, расман, маъмулан, ни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Arial"/>
          <w:bCs/>
          <w:color w:val="000000"/>
          <w:sz w:val="28"/>
          <w:szCs w:val="28"/>
        </w:rPr>
        <w:t>оят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аз як тараф, аз тарафи дигар, мувофи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и гуфтаи шумо,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амин тари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қ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, махсусан, алалхусус, ба </w:t>
      </w:r>
      <w:r w:rsidRPr="0010212E">
        <w:rPr>
          <w:rFonts w:ascii="Cambria" w:hAnsi="Cambria" w:cs="Cambria"/>
          <w:bCs/>
          <w:color w:val="000000"/>
          <w:sz w:val="28"/>
          <w:szCs w:val="28"/>
          <w:lang w:bidi="fa-IR"/>
        </w:rPr>
        <w:t>ҳ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ар бобат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;</w:t>
      </w:r>
    </w:p>
    <w:p w:rsidR="00CD33CB" w:rsidRPr="0010212E" w:rsidRDefault="00CD33CB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118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арфи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«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кадом маврид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 навишта мешавад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дар охири калима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дар байни калимаву ибора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дар калима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ое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ки таърихан «и»-и дароз доштанд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  <w:lang w:bidi="fa-IR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дар аввали калима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дар мавриди пасванд ва бандаки хабар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шудан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119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арфи «э» дар кадом маврид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 навишта мешавад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дар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амаи калима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дар аввали калима ва баъзе калима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ои и</w:t>
      </w:r>
      <w:r w:rsidRPr="0010212E">
        <w:rPr>
          <w:rFonts w:ascii="Cambria" w:hAnsi="Cambria" w:cs="Cambria"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тибос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дар байни калима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дар калима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ои и</w:t>
      </w:r>
      <w:r w:rsidRPr="0010212E">
        <w:rPr>
          <w:rFonts w:ascii="Cambria" w:hAnsi="Cambria" w:cs="Cambria"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тибос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дар охири калима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120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Ётбарсар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оро аз </w:t>
      </w:r>
      <w:r w:rsidRPr="0010212E">
        <w:rPr>
          <w:rFonts w:ascii="Cambria" w:hAnsi="Cambria" w:cs="Cambria"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атор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ои зерин муайян кунед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е, ё, я, ю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йо</w:t>
      </w:r>
      <w:r w:rsidRPr="0010212E">
        <w:rPr>
          <w:rFonts w:ascii="Times New Roman Tj" w:hAnsi="Times New Roman Tj"/>
          <w:color w:val="000000"/>
          <w:sz w:val="28"/>
          <w:szCs w:val="28"/>
        </w:rPr>
        <w:t>, ю, уй, й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ю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йё; йу, я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я</w:t>
      </w:r>
      <w:r w:rsidRPr="0010212E">
        <w:rPr>
          <w:rFonts w:ascii="Times New Roman Tj" w:hAnsi="Times New Roman Tj"/>
          <w:color w:val="000000"/>
          <w:sz w:val="28"/>
          <w:szCs w:val="28"/>
        </w:rPr>
        <w:t>, йа,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йу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ё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й, эй, йю ё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121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10212E">
        <w:rPr>
          <w:rFonts w:ascii="Times New Roman Tj" w:hAnsi="Times New Roman Tj"/>
          <w:color w:val="000000"/>
          <w:sz w:val="28"/>
          <w:szCs w:val="28"/>
        </w:rPr>
        <w:t>Оё бандаки изоф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color w:val="000000"/>
          <w:sz w:val="28"/>
          <w:szCs w:val="28"/>
        </w:rPr>
        <w:t xml:space="preserve"> (-и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/>
          <w:color w:val="000000"/>
          <w:sz w:val="28"/>
          <w:szCs w:val="28"/>
        </w:rPr>
        <w:t>дар забони то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color w:val="000000"/>
          <w:sz w:val="28"/>
          <w:szCs w:val="28"/>
        </w:rPr>
        <w:t>ик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color w:val="000000"/>
          <w:sz w:val="28"/>
          <w:szCs w:val="28"/>
        </w:rPr>
        <w:t xml:space="preserve"> зада </w:t>
      </w:r>
      <w:r w:rsidRPr="0010212E">
        <w:rPr>
          <w:rFonts w:ascii="Cambria" w:hAnsi="Cambria" w:cs="Cambria"/>
          <w:color w:val="000000"/>
          <w:sz w:val="28"/>
          <w:szCs w:val="28"/>
        </w:rPr>
        <w:t>қ</w:t>
      </w:r>
      <w:r w:rsidRPr="0010212E">
        <w:rPr>
          <w:rFonts w:ascii="Times New Roman Tj" w:hAnsi="Times New Roman Tj"/>
          <w:color w:val="000000"/>
          <w:sz w:val="28"/>
          <w:szCs w:val="28"/>
        </w:rPr>
        <w:t>абул мекунад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Cambria" w:hAnsi="Cambria" w:cs="Cambria"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абул мекунад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Cambria" w:hAnsi="Cambria" w:cs="Cambria"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абул намекунад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го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о </w:t>
      </w:r>
      <w:r w:rsidRPr="0010212E">
        <w:rPr>
          <w:rFonts w:ascii="Cambria" w:hAnsi="Cambria" w:cs="Cambria"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абул мекунад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баъзан безада талаффуз мешавад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зада </w:t>
      </w:r>
      <w:r w:rsidRPr="0010212E">
        <w:rPr>
          <w:rFonts w:ascii="Cambria" w:hAnsi="Cambria" w:cs="Cambria"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абул мекунад, вале равшану бошиддат талаффуз намешавад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122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Кадом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арф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 ду овозроифода мекунанд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ч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ж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ш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й</w:t>
      </w:r>
      <w:r w:rsidRPr="0010212E">
        <w:rPr>
          <w:rFonts w:ascii="Times New Roman Tj" w:hAnsi="Times New Roman Tj"/>
          <w:color w:val="000000"/>
          <w:sz w:val="28"/>
          <w:szCs w:val="28"/>
        </w:rPr>
        <w:t>, к, ч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ч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я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ю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е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ё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й, м, х, л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123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10212E">
        <w:rPr>
          <w:rFonts w:ascii="Times New Roman Tj" w:hAnsi="Times New Roman Tj"/>
          <w:color w:val="000000"/>
          <w:sz w:val="28"/>
          <w:szCs w:val="28"/>
        </w:rPr>
        <w:t>Тарзи навишти дурусти калима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color w:val="000000"/>
          <w:sz w:val="28"/>
          <w:szCs w:val="28"/>
        </w:rPr>
        <w:t>оро аз мисол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color w:val="000000"/>
          <w:sz w:val="28"/>
          <w:szCs w:val="28"/>
        </w:rPr>
        <w:t>ои зерин нишон ди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color w:val="000000"/>
          <w:sz w:val="28"/>
          <w:szCs w:val="28"/>
        </w:rPr>
        <w:t>ед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дарё</w:t>
      </w:r>
      <w:r w:rsidRPr="0010212E">
        <w:rPr>
          <w:rFonts w:ascii="Times New Roman Tj" w:hAnsi="Times New Roman Tj"/>
          <w:color w:val="000000"/>
          <w:sz w:val="28"/>
          <w:szCs w:val="28"/>
        </w:rPr>
        <w:t>, Йунон, яхдон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Йусуф</w:t>
      </w:r>
      <w:r w:rsidRPr="0010212E">
        <w:rPr>
          <w:rFonts w:ascii="Times New Roman Tj" w:hAnsi="Times New Roman Tj"/>
          <w:color w:val="000000"/>
          <w:sz w:val="28"/>
          <w:szCs w:val="28"/>
        </w:rPr>
        <w:t>, Юнон, дэвор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дарё, девон, Зулфия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Шамсийа</w:t>
      </w:r>
      <w:r w:rsidRPr="0010212E">
        <w:rPr>
          <w:rFonts w:ascii="Times New Roman Tj" w:hAnsi="Times New Roman Tj"/>
          <w:color w:val="000000"/>
          <w:sz w:val="28"/>
          <w:szCs w:val="28"/>
        </w:rPr>
        <w:t>, Йовон, Ёдгор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йак, январ, Йунус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124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Дар мисол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ои овардашуда кадом гур</w:t>
      </w:r>
      <w:r w:rsidRPr="0010212E">
        <w:rPr>
          <w:rFonts w:ascii="Cambria" w:hAnsi="Cambria" w:cs="Cambria"/>
          <w:color w:val="000000"/>
          <w:sz w:val="28"/>
          <w:szCs w:val="28"/>
        </w:rPr>
        <w:t>ӯҳ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и калима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 бо «</w:t>
      </w:r>
      <w:r w:rsidRPr="0010212E">
        <w:rPr>
          <w:rFonts w:ascii="Cambria" w:hAnsi="Cambria" w:cs="Cambria"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» навишта мешавад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дуст</w:t>
      </w:r>
      <w:r w:rsidRPr="0010212E">
        <w:rPr>
          <w:rFonts w:ascii="Times New Roman Tj" w:hAnsi="Times New Roman Tj"/>
          <w:color w:val="000000"/>
          <w:sz w:val="28"/>
          <w:szCs w:val="28"/>
        </w:rPr>
        <w:t>, гушт, сузан, руз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Рустам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дузд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му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лат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пуст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су</w:t>
      </w:r>
      <w:r w:rsidRPr="0010212E">
        <w:rPr>
          <w:rFonts w:ascii="Cambria" w:hAnsi="Cambria" w:cs="Cambria"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сурх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сул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color w:val="000000"/>
          <w:sz w:val="28"/>
          <w:szCs w:val="28"/>
        </w:rPr>
        <w:t>, суруд,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суруш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дур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бур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му</w:t>
      </w:r>
      <w:r w:rsidRPr="0010212E">
        <w:rPr>
          <w:rFonts w:ascii="Cambria" w:hAnsi="Cambria" w:cs="Cambria"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аддас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125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амсадо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ои сонориро ёбед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в, п, н, р, к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к, ж, ф, м, й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д, х, ш, р, л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м, н, р, л, й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с, м, в, к, л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126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/>
          <w:color w:val="000000"/>
          <w:sz w:val="28"/>
          <w:szCs w:val="28"/>
        </w:rPr>
        <w:t>Дар забони то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color w:val="000000"/>
          <w:sz w:val="28"/>
          <w:szCs w:val="28"/>
        </w:rPr>
        <w:t>ик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color w:val="000000"/>
          <w:sz w:val="28"/>
          <w:szCs w:val="28"/>
        </w:rPr>
        <w:t xml:space="preserve"> овоз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ои асосии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осоз кадом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оянд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садонок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ои лаб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садонок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амсадо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ои 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арангдор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амсадо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ои лаб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амсадо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ои сонор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127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Аз намуна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ои зерин садонок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ои лабиро муайян кунед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</w:t>
      </w:r>
      <w:r w:rsidRPr="0010212E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10212E">
        <w:rPr>
          <w:rFonts w:ascii="Cambria" w:hAnsi="Cambria" w:cs="Cambria"/>
          <w:color w:val="000000"/>
          <w:sz w:val="28"/>
          <w:szCs w:val="28"/>
        </w:rPr>
        <w:t>ӯ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у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а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и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</w:t>
      </w:r>
      <w:r w:rsidRPr="0010212E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10212E">
        <w:rPr>
          <w:rFonts w:ascii="Cambria" w:hAnsi="Cambria" w:cs="Cambria"/>
          <w:color w:val="000000"/>
          <w:sz w:val="28"/>
          <w:szCs w:val="28"/>
        </w:rPr>
        <w:t>ғ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и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и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у</w:t>
      </w:r>
      <w:r w:rsidRPr="0010212E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10212E">
        <w:rPr>
          <w:rFonts w:ascii="Cambria" w:hAnsi="Cambria" w:cs="Cambria"/>
          <w:color w:val="000000"/>
          <w:sz w:val="28"/>
          <w:szCs w:val="28"/>
        </w:rPr>
        <w:t>ӯ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128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.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Аз намуна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ои зерин садонок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ои устуворро ёбед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и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а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э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а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у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э</w:t>
      </w:r>
      <w:r w:rsidRPr="0010212E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10212E">
        <w:rPr>
          <w:rFonts w:ascii="Cambria" w:hAnsi="Cambria" w:cs="Cambria"/>
          <w:color w:val="000000"/>
          <w:sz w:val="28"/>
          <w:szCs w:val="28"/>
        </w:rPr>
        <w:t>ӯ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и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э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129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амсадои «н» дар кадом маврид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 «м» талаффуз мешавад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дар аввали калима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дар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амсояг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бо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амсадои «м»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дар мобайни ду садонок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дар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олати пеш аз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амсадои «б» омадан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е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ва</w:t>
      </w:r>
      <w:r w:rsidRPr="0010212E">
        <w:rPr>
          <w:rFonts w:ascii="Cambria" w:hAnsi="Cambria" w:cs="Cambria"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т «м» талаффуз намешавад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130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амсадои «л» ба кадом гур</w:t>
      </w:r>
      <w:r w:rsidRPr="0010212E">
        <w:rPr>
          <w:rFonts w:ascii="Cambria" w:hAnsi="Cambria" w:cs="Cambria"/>
          <w:color w:val="000000"/>
          <w:sz w:val="28"/>
          <w:szCs w:val="28"/>
        </w:rPr>
        <w:t>ӯҳ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мансуб аст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димо</w:t>
      </w:r>
      <w:r w:rsidRPr="0010212E">
        <w:rPr>
          <w:rFonts w:ascii="Cambria" w:hAnsi="Cambria" w:cs="Cambria"/>
          <w:color w:val="000000"/>
          <w:sz w:val="28"/>
          <w:szCs w:val="28"/>
        </w:rPr>
        <w:t>ғӣ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бехизабон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ал</w:t>
      </w:r>
      <w:r w:rsidRPr="0010212E">
        <w:rPr>
          <w:rFonts w:ascii="Cambria" w:hAnsi="Cambria" w:cs="Cambria"/>
          <w:color w:val="000000"/>
          <w:sz w:val="28"/>
          <w:szCs w:val="28"/>
        </w:rPr>
        <w:t>қӣ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сонор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ба ягон гур</w:t>
      </w:r>
      <w:r w:rsidRPr="0010212E">
        <w:rPr>
          <w:rFonts w:ascii="Cambria" w:hAnsi="Cambria" w:cs="Cambria"/>
          <w:color w:val="000000"/>
          <w:sz w:val="28"/>
          <w:szCs w:val="28"/>
        </w:rPr>
        <w:t>ӯҳ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мансуб нест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131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Имло (ё орфография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чиро меом</w:t>
      </w:r>
      <w:r w:rsidRPr="0010212E">
        <w:rPr>
          <w:rFonts w:ascii="Cambria" w:hAnsi="Cambria" w:cs="Cambria"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зад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талаффузи дурустро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навишти дурусти калима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 ва шакл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ои дастуриро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навишти дурусти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исса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ои калима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оро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навишти дурусти овоз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оро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навишти дурусти 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умла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оро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132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10212E">
        <w:rPr>
          <w:rFonts w:ascii="Times New Roman Tj" w:hAnsi="Times New Roman Tj"/>
          <w:color w:val="000000"/>
          <w:sz w:val="28"/>
          <w:szCs w:val="28"/>
        </w:rPr>
        <w:t>Имлои забони то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color w:val="000000"/>
          <w:sz w:val="28"/>
          <w:szCs w:val="28"/>
        </w:rPr>
        <w:t>ик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 w:rsidRPr="0010212E">
        <w:rPr>
          <w:rFonts w:ascii="Times New Roman Tj" w:hAnsi="Times New Roman Tj"/>
          <w:color w:val="000000"/>
          <w:sz w:val="28"/>
          <w:szCs w:val="28"/>
        </w:rPr>
        <w:t xml:space="preserve"> бори охир дар кадом сол бо та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color w:val="000000"/>
          <w:sz w:val="28"/>
          <w:szCs w:val="28"/>
        </w:rPr>
        <w:t xml:space="preserve">рири нав </w:t>
      </w:r>
      <w:r w:rsidRPr="0010212E">
        <w:rPr>
          <w:rFonts w:ascii="Cambria" w:hAnsi="Cambria" w:cs="Cambria"/>
          <w:color w:val="000000"/>
          <w:sz w:val="28"/>
          <w:szCs w:val="28"/>
        </w:rPr>
        <w:t>қ</w:t>
      </w:r>
      <w:r w:rsidRPr="0010212E">
        <w:rPr>
          <w:rFonts w:ascii="Times New Roman Tj" w:hAnsi="Times New Roman Tj"/>
          <w:color w:val="000000"/>
          <w:sz w:val="28"/>
          <w:szCs w:val="28"/>
        </w:rPr>
        <w:t>абул гардид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2012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2011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2010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2009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2008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133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10212E">
        <w:rPr>
          <w:rFonts w:ascii="Times New Roman Tj" w:hAnsi="Times New Roman Tj"/>
          <w:color w:val="000000"/>
          <w:sz w:val="28"/>
          <w:szCs w:val="28"/>
        </w:rPr>
        <w:t>Имлои дурусти ибора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color w:val="000000"/>
          <w:sz w:val="28"/>
          <w:szCs w:val="28"/>
        </w:rPr>
        <w:t>ои зеринро муйян кунед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ба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ор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нав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наво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най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давои дард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биной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баланд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/>
          <w:color w:val="000000"/>
          <w:sz w:val="28"/>
          <w:szCs w:val="28"/>
        </w:rPr>
        <w:t>паи по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134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/>
          <w:color w:val="000000"/>
          <w:sz w:val="28"/>
          <w:szCs w:val="28"/>
        </w:rPr>
        <w:t>Имлои кадоме аз ин калима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color w:val="000000"/>
          <w:sz w:val="28"/>
          <w:szCs w:val="28"/>
        </w:rPr>
        <w:t>о дуруст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дэвор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боэ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тиром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елак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э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тимод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тэ</w:t>
      </w:r>
      <w:r w:rsidRPr="0010212E">
        <w:rPr>
          <w:rFonts w:ascii="Cambria" w:hAnsi="Cambria" w:cs="Cambria"/>
          <w:color w:val="000000"/>
          <w:sz w:val="28"/>
          <w:szCs w:val="28"/>
        </w:rPr>
        <w:t>ғ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135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10212E">
        <w:rPr>
          <w:rFonts w:ascii="Times New Roman Tj" w:hAnsi="Times New Roman Tj"/>
          <w:color w:val="000000"/>
          <w:sz w:val="28"/>
          <w:szCs w:val="28"/>
        </w:rPr>
        <w:t>Имлои дурусти калима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color w:val="000000"/>
          <w:sz w:val="28"/>
          <w:szCs w:val="28"/>
        </w:rPr>
        <w:t>ои зеринро муйян кунед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чои кабуд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чои сиё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паи по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ба суйи ку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color w:val="000000"/>
          <w:sz w:val="28"/>
          <w:szCs w:val="28"/>
        </w:rPr>
        <w:t>ойи нишаст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136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Дар калима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ои “дир</w:t>
      </w:r>
      <w:r w:rsidRPr="0010212E">
        <w:rPr>
          <w:rFonts w:ascii="Cambria" w:hAnsi="Cambria" w:cs="Cambria"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з”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“имр</w:t>
      </w:r>
      <w:r w:rsidRPr="0010212E">
        <w:rPr>
          <w:rFonts w:ascii="Cambria" w:hAnsi="Cambria" w:cs="Cambria"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з”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“фардо”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“меравем”</w:t>
      </w:r>
      <w:r w:rsidRPr="0010212E">
        <w:rPr>
          <w:rFonts w:ascii="Times New Roman Tj" w:hAnsi="Times New Roman Tj"/>
          <w:color w:val="000000"/>
          <w:sz w:val="28"/>
          <w:szCs w:val="28"/>
        </w:rPr>
        <w:t>,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“намедонистам” зада дар кадом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 меояд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дуюм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сеюм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якум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якум ва дуюм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зада надоранд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10212E">
        <w:rPr>
          <w:rFonts w:ascii="Times New Roman Tj" w:hAnsi="Times New Roman Tj"/>
          <w:color w:val="000000"/>
          <w:sz w:val="28"/>
          <w:szCs w:val="28"/>
        </w:rPr>
        <w:t>137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10212E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/>
          <w:color w:val="000000"/>
          <w:sz w:val="28"/>
          <w:szCs w:val="28"/>
        </w:rPr>
        <w:t xml:space="preserve">Тарзи дурусти ба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color w:val="000000"/>
          <w:sz w:val="28"/>
          <w:szCs w:val="28"/>
        </w:rPr>
        <w:t>о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/>
          <w:color w:val="000000"/>
          <w:sz w:val="28"/>
          <w:szCs w:val="28"/>
        </w:rPr>
        <w:t>удо кардани калимаи «бисёрошёна»-ро ёбед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би-сёр-ош-ё-на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бис-ёр-ош-ё-на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бис-ёр-о-шё-на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бис-ёр-ошё-на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би-сё-рош-ё-на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138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Кадоме аз ин восита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ои грамматик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амеша безада талаффуз мешаванд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пешванд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пасванд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бандак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ои феъл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ва хабар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бандак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ои феъл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бандак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ои хабар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139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Орфоэпия чиро меом</w:t>
      </w:r>
      <w:r w:rsidRPr="0010212E">
        <w:rPr>
          <w:rFonts w:ascii="Cambria" w:hAnsi="Cambria" w:cs="Cambria"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зад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талаффузи овоз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оро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талаффузи дурусти калима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оро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талаффузи 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умларо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талаффузи дурустро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таркиби овозии забонро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140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Дар ин намуна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о кадом тарзи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удокун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дуруст аст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масъ-ала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мас-ъа-ла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масъ-а-ла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ма-съ-а-ла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мас-ъала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141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Мухотаб аз аъзои дигари 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умла бо кадом аломат 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удо карда мешавад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аломати савол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B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ду ну</w:t>
      </w:r>
      <w:r w:rsidRPr="0010212E">
        <w:rPr>
          <w:rFonts w:ascii="Cambria" w:hAnsi="Cambria" w:cs="Cambria"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та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дефис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вергул ва хитоб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E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ну</w:t>
      </w:r>
      <w:r w:rsidRPr="0010212E">
        <w:rPr>
          <w:rFonts w:ascii="Cambria" w:hAnsi="Cambria" w:cs="Cambria"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тавергул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142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умлаи пайрав аз сар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умла бо кадом аломат 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удо карда мешавад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ну</w:t>
      </w:r>
      <w:r w:rsidRPr="0010212E">
        <w:rPr>
          <w:rFonts w:ascii="Cambria" w:hAnsi="Cambria" w:cs="Cambria"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тавергул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B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дуну</w:t>
      </w:r>
      <w:r w:rsidRPr="0010212E">
        <w:rPr>
          <w:rFonts w:ascii="Cambria" w:hAnsi="Cambria" w:cs="Cambria"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та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вергул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тире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нохунак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143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Аломати савол кадом маъноро мефа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монад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хашму </w:t>
      </w:r>
      <w:r w:rsidRPr="0010212E">
        <w:rPr>
          <w:rFonts w:ascii="Cambria" w:hAnsi="Cambria" w:cs="Cambria"/>
          <w:color w:val="000000"/>
          <w:sz w:val="28"/>
          <w:szCs w:val="28"/>
        </w:rPr>
        <w:t>ғ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азаб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B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илтимосу илти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амру фармон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пурсиш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хитоб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144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Дар ин байти устод Фирдавс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кадом аъзои 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умла чида шудааст?</w:t>
      </w:r>
    </w:p>
    <w:p w:rsidR="00CD33CB" w:rsidRPr="0010212E" w:rsidRDefault="00CD33CB" w:rsidP="003161DA">
      <w:pPr>
        <w:tabs>
          <w:tab w:val="left" w:pos="426"/>
        </w:tabs>
        <w:spacing w:line="276" w:lineRule="auto"/>
        <w:ind w:left="142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Паи масли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ат ма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лис оростанд,</w:t>
      </w:r>
    </w:p>
    <w:p w:rsidR="00CD33CB" w:rsidRDefault="00CD33CB" w:rsidP="003161DA">
      <w:pPr>
        <w:tabs>
          <w:tab w:val="left" w:pos="426"/>
        </w:tabs>
        <w:spacing w:line="276" w:lineRule="auto"/>
        <w:ind w:left="142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Нишастанду гуфтанду бархостанд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ол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B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пуркунанда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хабар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мубтадо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 w:cs="Times New Roman Taj"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муайянкунанда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145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Таърифи зерин ба кадом во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иди забон тааллу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дорад?</w:t>
      </w:r>
    </w:p>
    <w:p w:rsidR="00CD33CB" w:rsidRDefault="00CD33CB" w:rsidP="003161DA">
      <w:pPr>
        <w:tabs>
          <w:tab w:val="left" w:pos="426"/>
        </w:tabs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Калима, ибора ва 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умла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ое, ки муносибати г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яндаро ба фикри баёншуда мефа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монанд, … номида мешаванд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мухотаб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во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иди туфайл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во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иди истисно</w:t>
      </w:r>
      <w:r w:rsidRPr="0010212E">
        <w:rPr>
          <w:rFonts w:ascii="Cambria" w:hAnsi="Cambria" w:cs="Cambria"/>
          <w:bCs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хитоб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>баёния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146</w:t>
      </w:r>
      <w:r>
        <w:rPr>
          <w:rFonts w:ascii="Times New Roman Tj" w:hAnsi="Times New Roman Tj" w:cs="Times New Roman Taj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Times New Roman Taj"/>
          <w:bCs/>
          <w:color w:val="000000"/>
          <w:sz w:val="28"/>
          <w:szCs w:val="28"/>
        </w:rPr>
        <w:t xml:space="preserve"> 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Ин 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умларо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ати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ма</w:t>
      </w:r>
      <w:r w:rsidRPr="0010212E">
        <w:rPr>
          <w:rFonts w:ascii="Cambria" w:hAnsi="Cambria" w:cs="Cambria"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саду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анг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муайян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кунед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: </w:t>
      </w:r>
    </w:p>
    <w:p w:rsidR="00CD33CB" w:rsidRDefault="00CD33CB" w:rsidP="003161DA">
      <w:pPr>
        <w:tabs>
          <w:tab w:val="left" w:pos="426"/>
        </w:tabs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Ту мактабро кай тамом кард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икояг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савол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амр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хитоб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икоягии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хитоб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147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Дарбайтизеринибораи “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они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бобо”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вазифа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омадааст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?</w:t>
      </w:r>
    </w:p>
    <w:p w:rsidR="00CD33CB" w:rsidRPr="0010212E" w:rsidRDefault="00CD33CB" w:rsidP="003161DA">
      <w:pPr>
        <w:tabs>
          <w:tab w:val="left" w:pos="426"/>
        </w:tabs>
        <w:spacing w:line="276" w:lineRule="auto"/>
        <w:ind w:left="142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Маро р</w:t>
      </w:r>
      <w:r w:rsidRPr="0010212E">
        <w:rPr>
          <w:rFonts w:ascii="Cambria" w:hAnsi="Cambria" w:cs="Cambria"/>
          <w:color w:val="000000"/>
          <w:sz w:val="28"/>
          <w:szCs w:val="28"/>
        </w:rPr>
        <w:t>ӯ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зе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икоят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кард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бобо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,</w:t>
      </w:r>
    </w:p>
    <w:p w:rsidR="00CD33CB" w:rsidRDefault="00CD33CB" w:rsidP="003161DA">
      <w:pPr>
        <w:tabs>
          <w:tab w:val="left" w:pos="426"/>
        </w:tabs>
        <w:spacing w:line="276" w:lineRule="auto"/>
        <w:ind w:left="142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Ки бишнав, 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он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и бобо, </w:t>
      </w:r>
      <w:r w:rsidRPr="0010212E">
        <w:rPr>
          <w:rFonts w:ascii="Cambria" w:hAnsi="Cambria" w:cs="Cambria"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иссаеро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мубтадо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хабар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муайянкунанда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мухотаб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ол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148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Аъзои истисноии 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умла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бо кадом аломат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удо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карда мешавад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ну</w:t>
      </w:r>
      <w:r w:rsidRPr="0010212E">
        <w:rPr>
          <w:rFonts w:ascii="Cambria" w:hAnsi="Cambria" w:cs="Cambria"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вергул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тире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ну</w:t>
      </w:r>
      <w:r w:rsidRPr="0010212E">
        <w:rPr>
          <w:rFonts w:ascii="Cambria" w:hAnsi="Cambria" w:cs="Cambria"/>
          <w:color w:val="000000"/>
          <w:sz w:val="28"/>
          <w:szCs w:val="28"/>
        </w:rPr>
        <w:t>қ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тавергул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вергул, тире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@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>149</w:t>
      </w:r>
      <w:r>
        <w:rPr>
          <w:rFonts w:ascii="Times New Roman Tj" w:hAnsi="Times New Roman Tj" w:cs="Palatino Linotype"/>
          <w:bCs/>
          <w:color w:val="000000"/>
          <w:sz w:val="28"/>
          <w:szCs w:val="28"/>
        </w:rPr>
        <w:t>.</w:t>
      </w:r>
      <w:r w:rsidRPr="0010212E">
        <w:rPr>
          <w:rFonts w:ascii="Times New Roman Tj" w:hAnsi="Times New Roman Tj" w:cs="Palatino Linotype"/>
          <w:bCs/>
          <w:color w:val="000000"/>
          <w:sz w:val="28"/>
          <w:szCs w:val="28"/>
        </w:rPr>
        <w:t xml:space="preserve"> 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Дар 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умлаи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“Хулосаи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калом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, 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Один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а ба умедвории бисёре дубора ба завод даромад” (Айн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 w:cs="Times New Roman Ta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ифодаи “хулосаи калом” кадом аъзои </w:t>
      </w:r>
      <w:r w:rsidRPr="0010212E">
        <w:rPr>
          <w:rFonts w:ascii="Cambria" w:hAnsi="Cambria" w:cs="Cambria"/>
          <w:color w:val="000000"/>
          <w:sz w:val="28"/>
          <w:szCs w:val="28"/>
        </w:rPr>
        <w:t>ҷ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умла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>$</w:t>
      </w:r>
      <w:r w:rsidRPr="0010212E">
        <w:rPr>
          <w:rFonts w:ascii="Times New Roman Tj" w:hAnsi="Times New Roman Tj"/>
          <w:bCs/>
          <w:color w:val="000000"/>
          <w:sz w:val="28"/>
          <w:szCs w:val="28"/>
          <w:lang w:bidi="fa-IR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bidi="fa-IR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мубтадо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муайянкунанда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пуркунанда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CD33CB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>во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иди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туфайл</w:t>
      </w:r>
      <w:r w:rsidRPr="0010212E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10212E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10212E">
        <w:rPr>
          <w:rFonts w:ascii="Cambria" w:hAnsi="Cambria" w:cs="Cambria"/>
          <w:color w:val="000000"/>
          <w:sz w:val="28"/>
          <w:szCs w:val="28"/>
        </w:rPr>
        <w:t>ҳ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оли</w:t>
      </w:r>
      <w:r w:rsidRPr="0010212E">
        <w:rPr>
          <w:rFonts w:ascii="Times New Roman Tj" w:hAnsi="Times New Roman Tj" w:cs="Times New Roman Taj"/>
          <w:color w:val="000000"/>
          <w:sz w:val="28"/>
          <w:szCs w:val="28"/>
        </w:rPr>
        <w:t xml:space="preserve"> </w:t>
      </w:r>
      <w:r w:rsidRPr="0010212E">
        <w:rPr>
          <w:rFonts w:ascii="Times New Roman Tj" w:hAnsi="Times New Roman Tj" w:cs="Times New Roman Tj"/>
          <w:color w:val="000000"/>
          <w:sz w:val="28"/>
          <w:szCs w:val="28"/>
        </w:rPr>
        <w:t>замон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CD33CB" w:rsidRPr="0010212E" w:rsidRDefault="00CD33CB" w:rsidP="003161DA">
      <w:pPr>
        <w:pStyle w:val="BodyText"/>
        <w:spacing w:line="276" w:lineRule="auto"/>
        <w:ind w:left="142"/>
        <w:rPr>
          <w:rFonts w:cs="Palatino Linotype"/>
          <w:bCs/>
          <w:color w:val="000000"/>
          <w:szCs w:val="28"/>
        </w:rPr>
      </w:pPr>
      <w:r>
        <w:rPr>
          <w:rFonts w:cs="Palatino Linotype"/>
          <w:bCs/>
          <w:color w:val="000000"/>
          <w:szCs w:val="28"/>
        </w:rPr>
        <w:t>@</w:t>
      </w:r>
      <w:r w:rsidRPr="0010212E">
        <w:rPr>
          <w:rFonts w:cs="Palatino Linotype"/>
          <w:bCs/>
          <w:color w:val="000000"/>
          <w:szCs w:val="28"/>
        </w:rPr>
        <w:t>150</w:t>
      </w:r>
      <w:r>
        <w:rPr>
          <w:rFonts w:cs="Palatino Linotype"/>
          <w:bCs/>
          <w:color w:val="000000"/>
          <w:szCs w:val="28"/>
        </w:rPr>
        <w:t>.</w:t>
      </w:r>
      <w:r w:rsidRPr="0010212E">
        <w:rPr>
          <w:rFonts w:cs="Palatino Linotype"/>
          <w:bCs/>
          <w:color w:val="000000"/>
          <w:szCs w:val="28"/>
        </w:rPr>
        <w:t xml:space="preserve"> </w:t>
      </w:r>
    </w:p>
    <w:p w:rsidR="00CD33CB" w:rsidRPr="0010212E" w:rsidRDefault="00CD33CB" w:rsidP="003161DA">
      <w:pPr>
        <w:pStyle w:val="BodyText"/>
        <w:spacing w:line="276" w:lineRule="auto"/>
        <w:ind w:left="142"/>
        <w:rPr>
          <w:color w:val="000000"/>
          <w:szCs w:val="28"/>
        </w:rPr>
      </w:pPr>
      <w:r w:rsidRPr="0010212E">
        <w:rPr>
          <w:color w:val="000000"/>
          <w:szCs w:val="28"/>
        </w:rPr>
        <w:t>Р</w:t>
      </w:r>
      <w:r w:rsidRPr="0010212E">
        <w:rPr>
          <w:rFonts w:ascii="Cambria" w:hAnsi="Cambria" w:cs="Cambria"/>
          <w:color w:val="000000"/>
          <w:szCs w:val="28"/>
        </w:rPr>
        <w:t>ӯ</w:t>
      </w:r>
      <w:r w:rsidRPr="0010212E">
        <w:rPr>
          <w:rFonts w:cs="Times New Roman Tj"/>
          <w:color w:val="000000"/>
          <w:szCs w:val="28"/>
        </w:rPr>
        <w:t>зи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пан</w:t>
      </w:r>
      <w:r w:rsidRPr="0010212E">
        <w:rPr>
          <w:rFonts w:ascii="Cambria" w:hAnsi="Cambria" w:cs="Cambria"/>
          <w:color w:val="000000"/>
          <w:szCs w:val="28"/>
        </w:rPr>
        <w:t>ҷ</w:t>
      </w:r>
      <w:r w:rsidRPr="0010212E">
        <w:rPr>
          <w:rFonts w:cs="Times New Roman Tj"/>
          <w:color w:val="000000"/>
          <w:szCs w:val="28"/>
        </w:rPr>
        <w:t>шанбе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дуюми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сентябр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аз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долони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дарвозаи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арк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садои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пойи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ра</w:t>
      </w:r>
      <w:r w:rsidRPr="0010212E">
        <w:rPr>
          <w:color w:val="000000"/>
          <w:szCs w:val="28"/>
        </w:rPr>
        <w:t>ванда ва ояндае шунида намешуд (С.Айн</w:t>
      </w:r>
      <w:r w:rsidRPr="0010212E">
        <w:rPr>
          <w:rFonts w:ascii="Cambria" w:hAnsi="Cambria" w:cs="Cambria"/>
          <w:color w:val="000000"/>
          <w:szCs w:val="28"/>
        </w:rPr>
        <w:t>ӣ</w:t>
      </w:r>
      <w:r>
        <w:rPr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.</w:t>
      </w:r>
    </w:p>
    <w:p w:rsidR="00CD33CB" w:rsidRDefault="00CD33CB" w:rsidP="003161DA">
      <w:pPr>
        <w:pStyle w:val="BodyText"/>
        <w:spacing w:line="276" w:lineRule="auto"/>
        <w:ind w:left="142"/>
        <w:rPr>
          <w:color w:val="000000"/>
          <w:szCs w:val="28"/>
        </w:rPr>
      </w:pPr>
      <w:r w:rsidRPr="0010212E">
        <w:rPr>
          <w:color w:val="000000"/>
          <w:szCs w:val="28"/>
        </w:rPr>
        <w:t xml:space="preserve">Дар </w:t>
      </w:r>
      <w:r w:rsidRPr="0010212E">
        <w:rPr>
          <w:rFonts w:ascii="Cambria" w:hAnsi="Cambria" w:cs="Cambria"/>
          <w:color w:val="000000"/>
          <w:szCs w:val="28"/>
        </w:rPr>
        <w:t>ҷ</w:t>
      </w:r>
      <w:r w:rsidRPr="0010212E">
        <w:rPr>
          <w:rFonts w:cs="Times New Roman Tj"/>
          <w:color w:val="000000"/>
          <w:szCs w:val="28"/>
        </w:rPr>
        <w:t>умла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кадом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аломати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китобат</w:t>
      </w:r>
      <w:r w:rsidRPr="0010212E">
        <w:rPr>
          <w:rFonts w:ascii="Cambria" w:hAnsi="Cambria" w:cs="Cambria"/>
          <w:color w:val="000000"/>
          <w:szCs w:val="28"/>
        </w:rPr>
        <w:t>ӣ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партофта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шудааст</w:t>
      </w:r>
      <w:r>
        <w:rPr>
          <w:color w:val="000000"/>
          <w:szCs w:val="28"/>
        </w:rPr>
        <w:t>?</w:t>
      </w:r>
    </w:p>
    <w:p w:rsidR="00CD33CB" w:rsidRDefault="00CD33CB" w:rsidP="003161DA">
      <w:pPr>
        <w:pStyle w:val="BodyText"/>
        <w:spacing w:line="276" w:lineRule="auto"/>
        <w:ind w:left="142"/>
        <w:rPr>
          <w:color w:val="000000"/>
          <w:szCs w:val="28"/>
        </w:rPr>
      </w:pPr>
      <w:r>
        <w:rPr>
          <w:bCs/>
          <w:color w:val="000000"/>
          <w:szCs w:val="28"/>
          <w:lang w:bidi="fa-IR"/>
        </w:rPr>
        <w:t>$</w:t>
      </w:r>
      <w:r w:rsidRPr="0010212E">
        <w:rPr>
          <w:bCs/>
          <w:color w:val="000000"/>
          <w:szCs w:val="28"/>
          <w:lang w:bidi="fa-IR"/>
        </w:rPr>
        <w:t>A</w:t>
      </w:r>
      <w:r>
        <w:rPr>
          <w:bCs/>
          <w:color w:val="000000"/>
          <w:szCs w:val="28"/>
          <w:lang w:bidi="fa-IR"/>
        </w:rPr>
        <w:t xml:space="preserve">) </w:t>
      </w:r>
      <w:r w:rsidRPr="0010212E">
        <w:rPr>
          <w:rFonts w:cs="Times New Roman Taj"/>
          <w:color w:val="000000"/>
          <w:szCs w:val="28"/>
        </w:rPr>
        <w:t>ну</w:t>
      </w:r>
      <w:r w:rsidRPr="0010212E">
        <w:rPr>
          <w:rFonts w:ascii="Cambria" w:hAnsi="Cambria" w:cs="Cambria"/>
          <w:color w:val="000000"/>
          <w:szCs w:val="28"/>
        </w:rPr>
        <w:t>қ</w:t>
      </w:r>
      <w:r w:rsidRPr="0010212E">
        <w:rPr>
          <w:rFonts w:cs="Times New Roman Tj"/>
          <w:color w:val="000000"/>
          <w:szCs w:val="28"/>
        </w:rPr>
        <w:t>та</w:t>
      </w:r>
      <w:r>
        <w:rPr>
          <w:rFonts w:cs="Times New Roman Taj"/>
          <w:color w:val="000000"/>
          <w:szCs w:val="28"/>
        </w:rPr>
        <w:t>;</w:t>
      </w:r>
    </w:p>
    <w:p w:rsidR="00CD33CB" w:rsidRDefault="00CD33CB" w:rsidP="003161DA">
      <w:pPr>
        <w:pStyle w:val="BodyText"/>
        <w:spacing w:line="276" w:lineRule="auto"/>
        <w:ind w:left="142"/>
        <w:rPr>
          <w:color w:val="000000"/>
          <w:szCs w:val="28"/>
        </w:rPr>
      </w:pPr>
      <w:r>
        <w:rPr>
          <w:color w:val="000000"/>
          <w:szCs w:val="28"/>
        </w:rPr>
        <w:t>$</w:t>
      </w:r>
      <w:r w:rsidRPr="0010212E">
        <w:rPr>
          <w:color w:val="000000"/>
          <w:szCs w:val="28"/>
        </w:rPr>
        <w:t>B</w:t>
      </w:r>
      <w:r>
        <w:rPr>
          <w:color w:val="000000"/>
          <w:szCs w:val="28"/>
        </w:rPr>
        <w:t xml:space="preserve">) </w:t>
      </w:r>
      <w:r w:rsidRPr="0010212E">
        <w:rPr>
          <w:rFonts w:cs="Times New Roman Taj"/>
          <w:color w:val="000000"/>
          <w:szCs w:val="28"/>
        </w:rPr>
        <w:t>вергул</w:t>
      </w:r>
      <w:r>
        <w:rPr>
          <w:rFonts w:cs="Times New Roman Taj"/>
          <w:color w:val="000000"/>
          <w:szCs w:val="28"/>
        </w:rPr>
        <w:t>;</w:t>
      </w:r>
    </w:p>
    <w:p w:rsidR="00CD33CB" w:rsidRDefault="00CD33CB" w:rsidP="003161DA">
      <w:pPr>
        <w:pStyle w:val="BodyText"/>
        <w:spacing w:line="276" w:lineRule="auto"/>
        <w:ind w:left="142"/>
        <w:rPr>
          <w:color w:val="000000"/>
          <w:szCs w:val="28"/>
        </w:rPr>
      </w:pPr>
      <w:r>
        <w:rPr>
          <w:color w:val="000000"/>
          <w:szCs w:val="28"/>
        </w:rPr>
        <w:t>$</w:t>
      </w:r>
      <w:r w:rsidRPr="0010212E">
        <w:rPr>
          <w:color w:val="000000"/>
          <w:szCs w:val="28"/>
        </w:rPr>
        <w:t>C</w:t>
      </w:r>
      <w:r>
        <w:rPr>
          <w:color w:val="000000"/>
          <w:szCs w:val="28"/>
        </w:rPr>
        <w:t xml:space="preserve">) </w:t>
      </w:r>
      <w:r w:rsidRPr="0010212E">
        <w:rPr>
          <w:rFonts w:cs="Times New Roman Taj"/>
          <w:color w:val="000000"/>
          <w:szCs w:val="28"/>
        </w:rPr>
        <w:t>тире</w:t>
      </w:r>
      <w:r>
        <w:rPr>
          <w:rFonts w:cs="Times New Roman Taj"/>
          <w:color w:val="000000"/>
          <w:szCs w:val="28"/>
        </w:rPr>
        <w:t>;</w:t>
      </w:r>
    </w:p>
    <w:p w:rsidR="00CD33CB" w:rsidRDefault="00CD33CB" w:rsidP="003161DA">
      <w:pPr>
        <w:pStyle w:val="BodyText"/>
        <w:spacing w:line="276" w:lineRule="auto"/>
        <w:ind w:left="142"/>
        <w:rPr>
          <w:color w:val="000000"/>
          <w:szCs w:val="28"/>
        </w:rPr>
      </w:pPr>
      <w:r>
        <w:rPr>
          <w:color w:val="000000"/>
          <w:szCs w:val="28"/>
        </w:rPr>
        <w:t>$</w:t>
      </w:r>
      <w:r w:rsidRPr="0010212E">
        <w:rPr>
          <w:color w:val="000000"/>
          <w:szCs w:val="28"/>
        </w:rPr>
        <w:t>D</w:t>
      </w:r>
      <w:r>
        <w:rPr>
          <w:color w:val="000000"/>
          <w:szCs w:val="28"/>
        </w:rPr>
        <w:t xml:space="preserve">) </w:t>
      </w:r>
      <w:r w:rsidRPr="0010212E">
        <w:rPr>
          <w:rFonts w:cs="Times New Roman Taj"/>
          <w:color w:val="000000"/>
          <w:szCs w:val="28"/>
        </w:rPr>
        <w:t>ну</w:t>
      </w:r>
      <w:r w:rsidRPr="0010212E">
        <w:rPr>
          <w:rFonts w:ascii="Cambria" w:hAnsi="Cambria" w:cs="Cambria"/>
          <w:color w:val="000000"/>
          <w:szCs w:val="28"/>
        </w:rPr>
        <w:t>қ</w:t>
      </w:r>
      <w:r w:rsidRPr="0010212E">
        <w:rPr>
          <w:rFonts w:cs="Times New Roman Tj"/>
          <w:color w:val="000000"/>
          <w:szCs w:val="28"/>
        </w:rPr>
        <w:t>тавергул</w:t>
      </w:r>
      <w:r>
        <w:rPr>
          <w:rFonts w:cs="Times New Roman Taj"/>
          <w:color w:val="000000"/>
          <w:szCs w:val="28"/>
        </w:rPr>
        <w:t>;</w:t>
      </w:r>
    </w:p>
    <w:p w:rsidR="00CD33CB" w:rsidRPr="0010212E" w:rsidRDefault="00CD33CB" w:rsidP="003161DA">
      <w:pPr>
        <w:pStyle w:val="BodyText"/>
        <w:spacing w:line="276" w:lineRule="auto"/>
        <w:ind w:left="142"/>
        <w:rPr>
          <w:color w:val="000000"/>
          <w:szCs w:val="28"/>
        </w:rPr>
      </w:pPr>
      <w:r>
        <w:rPr>
          <w:color w:val="000000"/>
          <w:szCs w:val="28"/>
        </w:rPr>
        <w:t>$</w:t>
      </w:r>
      <w:r w:rsidRPr="0010212E">
        <w:rPr>
          <w:color w:val="000000"/>
          <w:szCs w:val="28"/>
        </w:rPr>
        <w:t>E</w:t>
      </w:r>
      <w:r>
        <w:rPr>
          <w:color w:val="000000"/>
          <w:szCs w:val="28"/>
        </w:rPr>
        <w:t xml:space="preserve">) </w:t>
      </w:r>
      <w:r w:rsidRPr="0010212E">
        <w:rPr>
          <w:rFonts w:cs="Times New Roman Taj"/>
          <w:color w:val="000000"/>
          <w:szCs w:val="28"/>
        </w:rPr>
        <w:t>вергул, тире</w:t>
      </w:r>
      <w:r>
        <w:rPr>
          <w:rFonts w:cs="Times New Roman Taj"/>
          <w:color w:val="000000"/>
          <w:szCs w:val="28"/>
        </w:rPr>
        <w:t>;</w:t>
      </w:r>
    </w:p>
    <w:p w:rsidR="00CD33CB" w:rsidRPr="0010212E" w:rsidRDefault="00CD33CB" w:rsidP="003161DA">
      <w:pPr>
        <w:pStyle w:val="BodyText"/>
        <w:spacing w:line="276" w:lineRule="auto"/>
        <w:ind w:left="142"/>
        <w:rPr>
          <w:rFonts w:cs="Palatino Linotype"/>
          <w:bCs/>
          <w:color w:val="000000"/>
          <w:szCs w:val="28"/>
        </w:rPr>
      </w:pPr>
      <w:r>
        <w:rPr>
          <w:rFonts w:cs="Palatino Linotype"/>
          <w:bCs/>
          <w:color w:val="000000"/>
          <w:szCs w:val="28"/>
        </w:rPr>
        <w:t>@</w:t>
      </w:r>
      <w:r w:rsidRPr="0010212E">
        <w:rPr>
          <w:rFonts w:cs="Palatino Linotype"/>
          <w:bCs/>
          <w:color w:val="000000"/>
          <w:szCs w:val="28"/>
        </w:rPr>
        <w:t>151</w:t>
      </w:r>
      <w:r>
        <w:rPr>
          <w:rFonts w:cs="Palatino Linotype"/>
          <w:bCs/>
          <w:color w:val="000000"/>
          <w:szCs w:val="28"/>
        </w:rPr>
        <w:t>.</w:t>
      </w:r>
      <w:r w:rsidRPr="0010212E">
        <w:rPr>
          <w:rFonts w:cs="Palatino Linotype"/>
          <w:bCs/>
          <w:color w:val="000000"/>
          <w:szCs w:val="28"/>
        </w:rPr>
        <w:t xml:space="preserve"> </w:t>
      </w:r>
    </w:p>
    <w:p w:rsidR="00CD33CB" w:rsidRDefault="00CD33CB" w:rsidP="003161DA">
      <w:pPr>
        <w:pStyle w:val="BodyText"/>
        <w:spacing w:line="276" w:lineRule="auto"/>
        <w:ind w:left="142"/>
        <w:rPr>
          <w:rFonts w:cs="Palatino Linotype"/>
          <w:bCs/>
          <w:color w:val="000000"/>
          <w:szCs w:val="28"/>
        </w:rPr>
      </w:pPr>
      <w:r w:rsidRPr="0010212E">
        <w:rPr>
          <w:color w:val="000000"/>
          <w:szCs w:val="28"/>
        </w:rPr>
        <w:t>Як шаб – пас аз фур</w:t>
      </w:r>
      <w:r w:rsidRPr="0010212E">
        <w:rPr>
          <w:rFonts w:ascii="Cambria" w:hAnsi="Cambria" w:cs="Cambria"/>
          <w:color w:val="000000"/>
          <w:szCs w:val="28"/>
        </w:rPr>
        <w:t>ӯ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рафтани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офтоб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дар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паск</w:t>
      </w:r>
      <w:r w:rsidRPr="0010212E">
        <w:rPr>
          <w:rFonts w:ascii="Cambria" w:hAnsi="Cambria" w:cs="Cambria"/>
          <w:color w:val="000000"/>
          <w:szCs w:val="28"/>
        </w:rPr>
        <w:t>ӯ</w:t>
      </w:r>
      <w:r w:rsidRPr="0010212E">
        <w:rPr>
          <w:rFonts w:cs="Times New Roman Tj"/>
          <w:color w:val="000000"/>
          <w:szCs w:val="28"/>
        </w:rPr>
        <w:t>чаи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пушти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зиндон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аз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тарафи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ро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калон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–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аз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та</w:t>
      </w:r>
      <w:r w:rsidRPr="0010212E">
        <w:rPr>
          <w:color w:val="000000"/>
          <w:szCs w:val="28"/>
        </w:rPr>
        <w:t xml:space="preserve">рафи </w:t>
      </w:r>
      <w:r w:rsidRPr="0010212E">
        <w:rPr>
          <w:rFonts w:ascii="Cambria" w:hAnsi="Cambria" w:cs="Cambria"/>
          <w:color w:val="000000"/>
          <w:szCs w:val="28"/>
        </w:rPr>
        <w:t>ғ</w:t>
      </w:r>
      <w:r w:rsidRPr="0010212E">
        <w:rPr>
          <w:rFonts w:cs="Times New Roman Tj"/>
          <w:color w:val="000000"/>
          <w:szCs w:val="28"/>
        </w:rPr>
        <w:t>арб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як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шахси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номаълум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омада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аз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сарбоз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пурсид</w:t>
      </w:r>
      <w:r w:rsidRPr="0010212E">
        <w:rPr>
          <w:color w:val="000000"/>
          <w:szCs w:val="28"/>
        </w:rPr>
        <w:t xml:space="preserve"> (</w:t>
      </w:r>
      <w:r w:rsidRPr="0010212E">
        <w:rPr>
          <w:rFonts w:cs="Times New Roman Tj"/>
          <w:color w:val="000000"/>
          <w:szCs w:val="28"/>
        </w:rPr>
        <w:t>С</w:t>
      </w:r>
      <w:r w:rsidRPr="0010212E">
        <w:rPr>
          <w:color w:val="000000"/>
          <w:szCs w:val="28"/>
        </w:rPr>
        <w:t>.</w:t>
      </w:r>
      <w:r w:rsidRPr="0010212E">
        <w:rPr>
          <w:rFonts w:cs="Times New Roman Tj"/>
          <w:color w:val="000000"/>
          <w:szCs w:val="28"/>
        </w:rPr>
        <w:t>Айн</w:t>
      </w:r>
      <w:r w:rsidRPr="0010212E">
        <w:rPr>
          <w:rFonts w:ascii="Cambria" w:hAnsi="Cambria" w:cs="Cambria"/>
          <w:color w:val="000000"/>
          <w:szCs w:val="28"/>
        </w:rPr>
        <w:t>ӣ</w:t>
      </w:r>
      <w:r>
        <w:rPr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. Дар</w:t>
      </w:r>
      <w:r w:rsidRPr="0010212E">
        <w:rPr>
          <w:rFonts w:cs="Palatino Linotype"/>
          <w:bCs/>
          <w:color w:val="000000"/>
          <w:szCs w:val="28"/>
        </w:rPr>
        <w:t xml:space="preserve"> дохили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умлаи</w:t>
      </w:r>
      <w:r w:rsidRPr="0010212E">
        <w:rPr>
          <w:rFonts w:cs="Palatino Linotype"/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додашуда</w:t>
      </w:r>
      <w:r w:rsidRPr="0010212E">
        <w:rPr>
          <w:rFonts w:cs="Palatino Linotype"/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кадом</w:t>
      </w:r>
      <w:r w:rsidRPr="0010212E">
        <w:rPr>
          <w:rFonts w:cs="Palatino Linotype"/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аломати</w:t>
      </w:r>
      <w:r w:rsidRPr="0010212E">
        <w:rPr>
          <w:rFonts w:cs="Palatino Linotype"/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китобат</w:t>
      </w:r>
      <w:r w:rsidRPr="0010212E">
        <w:rPr>
          <w:rFonts w:cs="Palatino Linotype"/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бояд</w:t>
      </w:r>
      <w:r w:rsidRPr="0010212E">
        <w:rPr>
          <w:rFonts w:cs="Palatino Linotype"/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чанд</w:t>
      </w:r>
      <w:r w:rsidRPr="0010212E">
        <w:rPr>
          <w:rFonts w:cs="Palatino Linotype"/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бор</w:t>
      </w:r>
      <w:r w:rsidRPr="0010212E">
        <w:rPr>
          <w:rFonts w:cs="Palatino Linotype"/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истифода</w:t>
      </w:r>
      <w:r w:rsidRPr="0010212E">
        <w:rPr>
          <w:rFonts w:cs="Palatino Linotype"/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мешуд</w:t>
      </w:r>
      <w:r>
        <w:rPr>
          <w:rFonts w:cs="Palatino Linotype"/>
          <w:bCs/>
          <w:color w:val="000000"/>
          <w:szCs w:val="28"/>
        </w:rPr>
        <w:t>?</w:t>
      </w:r>
    </w:p>
    <w:p w:rsidR="00CD33CB" w:rsidRDefault="00CD33CB" w:rsidP="003161DA">
      <w:pPr>
        <w:pStyle w:val="BodyText"/>
        <w:spacing w:line="276" w:lineRule="auto"/>
        <w:ind w:left="142"/>
        <w:rPr>
          <w:color w:val="000000"/>
          <w:szCs w:val="28"/>
        </w:rPr>
      </w:pPr>
      <w:r>
        <w:rPr>
          <w:bCs/>
          <w:color w:val="000000"/>
          <w:szCs w:val="28"/>
          <w:lang w:bidi="fa-IR"/>
        </w:rPr>
        <w:t>$</w:t>
      </w:r>
      <w:r w:rsidRPr="0010212E">
        <w:rPr>
          <w:bCs/>
          <w:color w:val="000000"/>
          <w:szCs w:val="28"/>
          <w:lang w:bidi="fa-IR"/>
        </w:rPr>
        <w:t>A</w:t>
      </w:r>
      <w:r>
        <w:rPr>
          <w:bCs/>
          <w:color w:val="000000"/>
          <w:szCs w:val="28"/>
          <w:lang w:bidi="fa-IR"/>
        </w:rPr>
        <w:t xml:space="preserve">) </w:t>
      </w:r>
      <w:r w:rsidRPr="0010212E">
        <w:rPr>
          <w:rFonts w:cs="Times New Roman Taj"/>
          <w:color w:val="000000"/>
          <w:szCs w:val="28"/>
        </w:rPr>
        <w:t>ну</w:t>
      </w:r>
      <w:r w:rsidRPr="0010212E">
        <w:rPr>
          <w:rFonts w:ascii="Cambria" w:hAnsi="Cambria" w:cs="Cambria"/>
          <w:color w:val="000000"/>
          <w:szCs w:val="28"/>
        </w:rPr>
        <w:t>қ</w:t>
      </w:r>
      <w:r w:rsidRPr="0010212E">
        <w:rPr>
          <w:rFonts w:cs="Times New Roman Tj"/>
          <w:color w:val="000000"/>
          <w:szCs w:val="28"/>
        </w:rPr>
        <w:t>та</w:t>
      </w:r>
      <w:r w:rsidRPr="0010212E">
        <w:rPr>
          <w:rFonts w:cs="Times New Roman Taj"/>
          <w:color w:val="000000"/>
          <w:szCs w:val="28"/>
        </w:rPr>
        <w:t xml:space="preserve">, </w:t>
      </w:r>
      <w:r w:rsidRPr="0010212E">
        <w:rPr>
          <w:rFonts w:cs="Times New Roman Tj"/>
          <w:color w:val="000000"/>
          <w:szCs w:val="28"/>
        </w:rPr>
        <w:t>се</w:t>
      </w:r>
      <w:r w:rsidRPr="0010212E">
        <w:rPr>
          <w:rFonts w:cs="Times New Roman Taj"/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бор</w:t>
      </w:r>
      <w:r>
        <w:rPr>
          <w:rFonts w:cs="Times New Roman Taj"/>
          <w:color w:val="000000"/>
          <w:szCs w:val="28"/>
        </w:rPr>
        <w:t>;</w:t>
      </w:r>
    </w:p>
    <w:p w:rsidR="00CD33CB" w:rsidRDefault="00CD33CB" w:rsidP="003161DA">
      <w:pPr>
        <w:pStyle w:val="BodyText"/>
        <w:spacing w:line="276" w:lineRule="auto"/>
        <w:ind w:left="142"/>
        <w:rPr>
          <w:color w:val="000000"/>
          <w:szCs w:val="28"/>
        </w:rPr>
      </w:pPr>
      <w:r>
        <w:rPr>
          <w:color w:val="000000"/>
          <w:szCs w:val="28"/>
        </w:rPr>
        <w:t>$</w:t>
      </w:r>
      <w:r w:rsidRPr="0010212E">
        <w:rPr>
          <w:color w:val="000000"/>
          <w:szCs w:val="28"/>
        </w:rPr>
        <w:t>B</w:t>
      </w:r>
      <w:r>
        <w:rPr>
          <w:color w:val="000000"/>
          <w:szCs w:val="28"/>
        </w:rPr>
        <w:t xml:space="preserve">) </w:t>
      </w:r>
      <w:r w:rsidRPr="0010212E">
        <w:rPr>
          <w:rFonts w:cs="Times New Roman Taj"/>
          <w:color w:val="000000"/>
          <w:szCs w:val="28"/>
        </w:rPr>
        <w:t>вергул, ду бор</w:t>
      </w:r>
      <w:r>
        <w:rPr>
          <w:rFonts w:cs="Times New Roman Taj"/>
          <w:color w:val="000000"/>
          <w:szCs w:val="28"/>
        </w:rPr>
        <w:t>;</w:t>
      </w:r>
    </w:p>
    <w:p w:rsidR="00CD33CB" w:rsidRDefault="00CD33CB" w:rsidP="003161DA">
      <w:pPr>
        <w:pStyle w:val="BodyText"/>
        <w:spacing w:line="276" w:lineRule="auto"/>
        <w:ind w:left="142"/>
        <w:rPr>
          <w:color w:val="000000"/>
          <w:szCs w:val="28"/>
        </w:rPr>
      </w:pPr>
      <w:r>
        <w:rPr>
          <w:color w:val="000000"/>
          <w:szCs w:val="28"/>
        </w:rPr>
        <w:t>$</w:t>
      </w:r>
      <w:r w:rsidRPr="0010212E">
        <w:rPr>
          <w:color w:val="000000"/>
          <w:szCs w:val="28"/>
        </w:rPr>
        <w:t>C</w:t>
      </w:r>
      <w:r>
        <w:rPr>
          <w:color w:val="000000"/>
          <w:szCs w:val="28"/>
        </w:rPr>
        <w:t xml:space="preserve">) </w:t>
      </w:r>
      <w:r w:rsidRPr="0010212E">
        <w:rPr>
          <w:rFonts w:cs="Times New Roman Taj"/>
          <w:color w:val="000000"/>
          <w:szCs w:val="28"/>
        </w:rPr>
        <w:t>тире як бор</w:t>
      </w:r>
      <w:r>
        <w:rPr>
          <w:rFonts w:cs="Times New Roman Taj"/>
          <w:color w:val="000000"/>
          <w:szCs w:val="28"/>
        </w:rPr>
        <w:t>;</w:t>
      </w:r>
    </w:p>
    <w:p w:rsidR="00CD33CB" w:rsidRDefault="00CD33CB" w:rsidP="003161DA">
      <w:pPr>
        <w:pStyle w:val="BodyText"/>
        <w:spacing w:line="276" w:lineRule="auto"/>
        <w:ind w:left="142"/>
        <w:rPr>
          <w:color w:val="000000"/>
          <w:szCs w:val="28"/>
        </w:rPr>
      </w:pPr>
      <w:r>
        <w:rPr>
          <w:color w:val="000000"/>
          <w:szCs w:val="28"/>
        </w:rPr>
        <w:t>$</w:t>
      </w:r>
      <w:r w:rsidRPr="0010212E">
        <w:rPr>
          <w:color w:val="000000"/>
          <w:szCs w:val="28"/>
        </w:rPr>
        <w:t>D</w:t>
      </w:r>
      <w:r>
        <w:rPr>
          <w:color w:val="000000"/>
          <w:szCs w:val="28"/>
        </w:rPr>
        <w:t xml:space="preserve">) </w:t>
      </w:r>
      <w:r w:rsidRPr="0010212E">
        <w:rPr>
          <w:rFonts w:cs="Times New Roman Taj"/>
          <w:color w:val="000000"/>
          <w:szCs w:val="28"/>
        </w:rPr>
        <w:t>ну</w:t>
      </w:r>
      <w:r w:rsidRPr="0010212E">
        <w:rPr>
          <w:rFonts w:ascii="Cambria" w:hAnsi="Cambria" w:cs="Cambria"/>
          <w:color w:val="000000"/>
          <w:szCs w:val="28"/>
        </w:rPr>
        <w:t>қ</w:t>
      </w:r>
      <w:r w:rsidRPr="0010212E">
        <w:rPr>
          <w:rFonts w:cs="Times New Roman Tj"/>
          <w:color w:val="000000"/>
          <w:szCs w:val="28"/>
        </w:rPr>
        <w:t>тавергул</w:t>
      </w:r>
      <w:r w:rsidRPr="0010212E">
        <w:rPr>
          <w:rFonts w:cs="Times New Roman Taj"/>
          <w:color w:val="000000"/>
          <w:szCs w:val="28"/>
        </w:rPr>
        <w:t xml:space="preserve">, </w:t>
      </w:r>
      <w:r w:rsidRPr="0010212E">
        <w:rPr>
          <w:rFonts w:cs="Times New Roman Tj"/>
          <w:color w:val="000000"/>
          <w:szCs w:val="28"/>
        </w:rPr>
        <w:t>як</w:t>
      </w:r>
      <w:r w:rsidRPr="0010212E">
        <w:rPr>
          <w:rFonts w:cs="Times New Roman Taj"/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бор</w:t>
      </w:r>
      <w:r>
        <w:rPr>
          <w:rFonts w:cs="Times New Roman Taj"/>
          <w:color w:val="000000"/>
          <w:szCs w:val="28"/>
        </w:rPr>
        <w:t>;</w:t>
      </w:r>
    </w:p>
    <w:p w:rsidR="00CD33CB" w:rsidRPr="0010212E" w:rsidRDefault="00CD33CB" w:rsidP="003161DA">
      <w:pPr>
        <w:pStyle w:val="BodyText"/>
        <w:spacing w:line="276" w:lineRule="auto"/>
        <w:ind w:left="142"/>
        <w:rPr>
          <w:color w:val="000000"/>
          <w:szCs w:val="28"/>
        </w:rPr>
      </w:pPr>
      <w:r>
        <w:rPr>
          <w:color w:val="000000"/>
          <w:szCs w:val="28"/>
        </w:rPr>
        <w:t>$</w:t>
      </w:r>
      <w:r w:rsidRPr="0010212E">
        <w:rPr>
          <w:color w:val="000000"/>
          <w:szCs w:val="28"/>
        </w:rPr>
        <w:t>E</w:t>
      </w:r>
      <w:r>
        <w:rPr>
          <w:color w:val="000000"/>
          <w:szCs w:val="28"/>
        </w:rPr>
        <w:t xml:space="preserve">) </w:t>
      </w:r>
      <w:r w:rsidRPr="0010212E">
        <w:rPr>
          <w:rFonts w:cs="Times New Roman Taj"/>
          <w:color w:val="000000"/>
          <w:szCs w:val="28"/>
        </w:rPr>
        <w:t>тире, ду бор</w:t>
      </w:r>
      <w:r>
        <w:rPr>
          <w:rFonts w:cs="Times New Roman Taj"/>
          <w:color w:val="000000"/>
          <w:szCs w:val="28"/>
        </w:rPr>
        <w:t>;</w:t>
      </w:r>
    </w:p>
    <w:p w:rsidR="00CD33CB" w:rsidRPr="0010212E" w:rsidRDefault="00CD33CB" w:rsidP="003161DA">
      <w:pPr>
        <w:pStyle w:val="BodyText"/>
        <w:spacing w:line="276" w:lineRule="auto"/>
        <w:ind w:left="142"/>
        <w:rPr>
          <w:rFonts w:cs="Palatino Linotype"/>
          <w:bCs/>
          <w:color w:val="000000"/>
          <w:szCs w:val="28"/>
        </w:rPr>
      </w:pPr>
      <w:r>
        <w:rPr>
          <w:rFonts w:cs="Palatino Linotype"/>
          <w:bCs/>
          <w:color w:val="000000"/>
          <w:szCs w:val="28"/>
        </w:rPr>
        <w:t>@</w:t>
      </w:r>
      <w:r w:rsidRPr="0010212E">
        <w:rPr>
          <w:rFonts w:cs="Palatino Linotype"/>
          <w:bCs/>
          <w:color w:val="000000"/>
          <w:szCs w:val="28"/>
        </w:rPr>
        <w:t>152</w:t>
      </w:r>
      <w:r>
        <w:rPr>
          <w:rFonts w:cs="Palatino Linotype"/>
          <w:bCs/>
          <w:color w:val="000000"/>
          <w:szCs w:val="28"/>
        </w:rPr>
        <w:t>.</w:t>
      </w:r>
      <w:r w:rsidRPr="0010212E">
        <w:rPr>
          <w:rFonts w:cs="Palatino Linotype"/>
          <w:bCs/>
          <w:color w:val="000000"/>
          <w:szCs w:val="28"/>
        </w:rPr>
        <w:t xml:space="preserve"> </w:t>
      </w:r>
    </w:p>
    <w:p w:rsidR="00CD33CB" w:rsidRDefault="00CD33CB" w:rsidP="003161DA">
      <w:pPr>
        <w:pStyle w:val="BodyText"/>
        <w:spacing w:line="276" w:lineRule="auto"/>
        <w:ind w:left="142"/>
        <w:rPr>
          <w:color w:val="000000"/>
          <w:szCs w:val="28"/>
        </w:rPr>
      </w:pPr>
      <w:r w:rsidRPr="0010212E">
        <w:rPr>
          <w:rFonts w:ascii="Cambria" w:hAnsi="Cambria" w:cs="Cambria"/>
          <w:color w:val="000000"/>
          <w:szCs w:val="28"/>
        </w:rPr>
        <w:t>Ӯ</w:t>
      </w:r>
      <w:r w:rsidRPr="0010212E">
        <w:rPr>
          <w:rFonts w:cs="Times New Roman Tj"/>
          <w:color w:val="000000"/>
          <w:szCs w:val="28"/>
        </w:rPr>
        <w:t>ро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–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Фир</w:t>
      </w:r>
      <w:r w:rsidRPr="0010212E">
        <w:rPr>
          <w:rFonts w:ascii="Cambria" w:hAnsi="Cambria" w:cs="Cambria"/>
          <w:color w:val="000000"/>
          <w:szCs w:val="28"/>
        </w:rPr>
        <w:t>ӯ</w:t>
      </w:r>
      <w:r w:rsidRPr="0010212E">
        <w:rPr>
          <w:color w:val="000000"/>
          <w:szCs w:val="28"/>
        </w:rPr>
        <w:t>заро тамом бекас монондан намехо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ад</w:t>
      </w:r>
      <w:r w:rsidRPr="0010212E">
        <w:rPr>
          <w:color w:val="000000"/>
          <w:szCs w:val="28"/>
        </w:rPr>
        <w:t xml:space="preserve"> (</w:t>
      </w:r>
      <w:r w:rsidRPr="0010212E">
        <w:rPr>
          <w:rFonts w:ascii="Cambria" w:hAnsi="Cambria" w:cs="Cambria"/>
          <w:color w:val="000000"/>
          <w:szCs w:val="28"/>
        </w:rPr>
        <w:t>Ҷ</w:t>
      </w:r>
      <w:r w:rsidRPr="0010212E">
        <w:rPr>
          <w:color w:val="000000"/>
          <w:szCs w:val="28"/>
        </w:rPr>
        <w:t>.</w:t>
      </w:r>
      <w:r w:rsidRPr="0010212E">
        <w:rPr>
          <w:rFonts w:cs="Times New Roman Tj"/>
          <w:color w:val="000000"/>
          <w:szCs w:val="28"/>
        </w:rPr>
        <w:t>Икром</w:t>
      </w:r>
      <w:r w:rsidRPr="0010212E">
        <w:rPr>
          <w:rFonts w:ascii="Cambria" w:hAnsi="Cambria" w:cs="Cambria"/>
          <w:color w:val="000000"/>
          <w:szCs w:val="28"/>
        </w:rPr>
        <w:t>ӣ</w:t>
      </w:r>
      <w:r>
        <w:rPr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. Чаро байни вожа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ои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ascii="Cambria" w:hAnsi="Cambria" w:cs="Cambria"/>
          <w:color w:val="000000"/>
          <w:szCs w:val="28"/>
        </w:rPr>
        <w:t>Ӯ</w:t>
      </w:r>
      <w:r w:rsidRPr="0010212E">
        <w:rPr>
          <w:rFonts w:cs="Times New Roman Tj"/>
          <w:color w:val="000000"/>
          <w:szCs w:val="28"/>
        </w:rPr>
        <w:t>ро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ва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Фир</w:t>
      </w:r>
      <w:r w:rsidRPr="0010212E">
        <w:rPr>
          <w:rFonts w:ascii="Cambria" w:hAnsi="Cambria" w:cs="Cambria"/>
          <w:color w:val="000000"/>
          <w:szCs w:val="28"/>
        </w:rPr>
        <w:t>ӯ</w:t>
      </w:r>
      <w:r w:rsidRPr="0010212E">
        <w:rPr>
          <w:rFonts w:cs="Times New Roman Tj"/>
          <w:color w:val="000000"/>
          <w:szCs w:val="28"/>
        </w:rPr>
        <w:t>заро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аломати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тире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гузошта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шудааст</w:t>
      </w:r>
      <w:r>
        <w:rPr>
          <w:color w:val="000000"/>
          <w:szCs w:val="28"/>
        </w:rPr>
        <w:t>?</w:t>
      </w:r>
    </w:p>
    <w:p w:rsidR="00CD33CB" w:rsidRDefault="00CD33CB" w:rsidP="003161DA">
      <w:pPr>
        <w:pStyle w:val="BodyText"/>
        <w:spacing w:line="276" w:lineRule="auto"/>
        <w:ind w:left="142"/>
        <w:rPr>
          <w:color w:val="000000"/>
          <w:szCs w:val="28"/>
        </w:rPr>
      </w:pPr>
      <w:r>
        <w:rPr>
          <w:bCs/>
          <w:color w:val="000000"/>
          <w:szCs w:val="28"/>
          <w:lang w:bidi="fa-IR"/>
        </w:rPr>
        <w:t>$</w:t>
      </w:r>
      <w:r w:rsidRPr="0010212E">
        <w:rPr>
          <w:bCs/>
          <w:color w:val="000000"/>
          <w:szCs w:val="28"/>
          <w:lang w:bidi="fa-IR"/>
        </w:rPr>
        <w:t>A</w:t>
      </w:r>
      <w:r>
        <w:rPr>
          <w:bCs/>
          <w:color w:val="000000"/>
          <w:szCs w:val="28"/>
          <w:lang w:bidi="fa-IR"/>
        </w:rPr>
        <w:t xml:space="preserve">) </w:t>
      </w:r>
      <w:r w:rsidRPr="0010212E">
        <w:rPr>
          <w:rFonts w:cs="Times New Roman Taj"/>
          <w:color w:val="000000"/>
          <w:szCs w:val="28"/>
        </w:rPr>
        <w:t>яке мубтадо ва яке хабари номии бе бандаки хабар</w:t>
      </w:r>
      <w:r w:rsidRPr="0010212E">
        <w:rPr>
          <w:rFonts w:ascii="Cambria" w:hAnsi="Cambria" w:cs="Cambria"/>
          <w:color w:val="000000"/>
          <w:szCs w:val="28"/>
        </w:rPr>
        <w:t>ӣ</w:t>
      </w:r>
      <w:r w:rsidRPr="0010212E">
        <w:rPr>
          <w:rFonts w:cs="Times New Roman Taj"/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аст</w:t>
      </w:r>
      <w:r>
        <w:rPr>
          <w:rFonts w:cs="Times New Roman Taj"/>
          <w:color w:val="000000"/>
          <w:szCs w:val="28"/>
        </w:rPr>
        <w:t>;</w:t>
      </w:r>
    </w:p>
    <w:p w:rsidR="00CD33CB" w:rsidRDefault="00CD33CB" w:rsidP="003161DA">
      <w:pPr>
        <w:pStyle w:val="BodyText"/>
        <w:spacing w:line="276" w:lineRule="auto"/>
        <w:ind w:left="142"/>
        <w:rPr>
          <w:color w:val="000000"/>
          <w:szCs w:val="28"/>
        </w:rPr>
      </w:pPr>
      <w:r>
        <w:rPr>
          <w:color w:val="000000"/>
          <w:szCs w:val="28"/>
        </w:rPr>
        <w:t>$</w:t>
      </w:r>
      <w:r w:rsidRPr="0010212E">
        <w:rPr>
          <w:color w:val="000000"/>
          <w:szCs w:val="28"/>
        </w:rPr>
        <w:t>B</w:t>
      </w:r>
      <w:r>
        <w:rPr>
          <w:color w:val="000000"/>
          <w:szCs w:val="28"/>
        </w:rPr>
        <w:t xml:space="preserve">) </w:t>
      </w:r>
      <w:r w:rsidRPr="0010212E">
        <w:rPr>
          <w:rFonts w:cs="Times New Roman Taj"/>
          <w:color w:val="000000"/>
          <w:szCs w:val="28"/>
        </w:rPr>
        <w:t xml:space="preserve">калимаи </w:t>
      </w:r>
      <w:r w:rsidRPr="0010212E">
        <w:rPr>
          <w:color w:val="000000"/>
          <w:szCs w:val="28"/>
        </w:rPr>
        <w:t>Фир</w:t>
      </w:r>
      <w:r w:rsidRPr="0010212E">
        <w:rPr>
          <w:rFonts w:ascii="Cambria" w:hAnsi="Cambria" w:cs="Cambria"/>
          <w:color w:val="000000"/>
          <w:szCs w:val="28"/>
        </w:rPr>
        <w:t>ӯ</w:t>
      </w:r>
      <w:r w:rsidRPr="0010212E">
        <w:rPr>
          <w:rFonts w:cs="Times New Roman Tj"/>
          <w:color w:val="000000"/>
          <w:szCs w:val="28"/>
        </w:rPr>
        <w:t>за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ба</w:t>
      </w:r>
      <w:r w:rsidRPr="0010212E">
        <w:rPr>
          <w:color w:val="000000"/>
          <w:szCs w:val="28"/>
        </w:rPr>
        <w:t xml:space="preserve"> 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айси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муайянкунандаи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истисно</w:t>
      </w:r>
      <w:r w:rsidRPr="0010212E">
        <w:rPr>
          <w:rFonts w:ascii="Cambria" w:hAnsi="Cambria" w:cs="Cambria"/>
          <w:color w:val="000000"/>
          <w:szCs w:val="28"/>
        </w:rPr>
        <w:t>ӣ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омадааст</w:t>
      </w:r>
      <w:r>
        <w:rPr>
          <w:rFonts w:cs="Times New Roman Taj"/>
          <w:color w:val="000000"/>
          <w:szCs w:val="28"/>
        </w:rPr>
        <w:t>;</w:t>
      </w:r>
    </w:p>
    <w:p w:rsidR="00CD33CB" w:rsidRDefault="00CD33CB" w:rsidP="003161DA">
      <w:pPr>
        <w:pStyle w:val="BodyText"/>
        <w:spacing w:line="276" w:lineRule="auto"/>
        <w:ind w:left="142"/>
        <w:rPr>
          <w:color w:val="000000"/>
          <w:szCs w:val="28"/>
        </w:rPr>
      </w:pPr>
      <w:r>
        <w:rPr>
          <w:color w:val="000000"/>
          <w:szCs w:val="28"/>
        </w:rPr>
        <w:t>$</w:t>
      </w:r>
      <w:r w:rsidRPr="0010212E">
        <w:rPr>
          <w:color w:val="000000"/>
          <w:szCs w:val="28"/>
        </w:rPr>
        <w:t>C</w:t>
      </w:r>
      <w:r>
        <w:rPr>
          <w:color w:val="000000"/>
          <w:szCs w:val="28"/>
        </w:rPr>
        <w:t xml:space="preserve">) </w:t>
      </w:r>
      <w:r w:rsidRPr="0010212E">
        <w:rPr>
          <w:rFonts w:cs="Times New Roman Taj"/>
          <w:color w:val="000000"/>
          <w:szCs w:val="28"/>
        </w:rPr>
        <w:t>тире нодуруст гузошта шудааст</w:t>
      </w:r>
      <w:r>
        <w:rPr>
          <w:rFonts w:cs="Times New Roman Taj"/>
          <w:color w:val="000000"/>
          <w:szCs w:val="28"/>
        </w:rPr>
        <w:t>;</w:t>
      </w:r>
    </w:p>
    <w:p w:rsidR="00CD33CB" w:rsidRDefault="00CD33CB" w:rsidP="003161DA">
      <w:pPr>
        <w:pStyle w:val="BodyText"/>
        <w:spacing w:line="276" w:lineRule="auto"/>
        <w:ind w:left="142"/>
        <w:rPr>
          <w:color w:val="000000"/>
          <w:szCs w:val="28"/>
        </w:rPr>
      </w:pPr>
      <w:r>
        <w:rPr>
          <w:color w:val="000000"/>
          <w:szCs w:val="28"/>
        </w:rPr>
        <w:t>$</w:t>
      </w:r>
      <w:r w:rsidRPr="0010212E">
        <w:rPr>
          <w:color w:val="000000"/>
          <w:szCs w:val="28"/>
        </w:rPr>
        <w:t>D</w:t>
      </w:r>
      <w:r>
        <w:rPr>
          <w:color w:val="000000"/>
          <w:szCs w:val="28"/>
        </w:rPr>
        <w:t xml:space="preserve">) </w:t>
      </w:r>
      <w:r w:rsidRPr="0010212E">
        <w:rPr>
          <w:rFonts w:cs="Times New Roman Taj"/>
          <w:color w:val="000000"/>
          <w:szCs w:val="28"/>
        </w:rPr>
        <w:t xml:space="preserve">калимаи </w:t>
      </w:r>
      <w:r w:rsidRPr="0010212E">
        <w:rPr>
          <w:color w:val="000000"/>
          <w:szCs w:val="28"/>
        </w:rPr>
        <w:t>Фир</w:t>
      </w:r>
      <w:r w:rsidRPr="0010212E">
        <w:rPr>
          <w:rFonts w:ascii="Cambria" w:hAnsi="Cambria" w:cs="Cambria"/>
          <w:color w:val="000000"/>
          <w:szCs w:val="28"/>
        </w:rPr>
        <w:t>ӯ</w:t>
      </w:r>
      <w:r w:rsidRPr="0010212E">
        <w:rPr>
          <w:rFonts w:cs="Times New Roman Tj"/>
          <w:color w:val="000000"/>
          <w:szCs w:val="28"/>
        </w:rPr>
        <w:t>за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мухотаб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аст</w:t>
      </w:r>
      <w:r>
        <w:rPr>
          <w:rFonts w:cs="Times New Roman Taj"/>
          <w:color w:val="000000"/>
          <w:szCs w:val="28"/>
        </w:rPr>
        <w:t>;</w:t>
      </w:r>
    </w:p>
    <w:p w:rsidR="00CD33CB" w:rsidRPr="0010212E" w:rsidRDefault="00CD33CB" w:rsidP="003161DA">
      <w:pPr>
        <w:pStyle w:val="BodyText"/>
        <w:spacing w:line="276" w:lineRule="auto"/>
        <w:ind w:left="142"/>
        <w:rPr>
          <w:rFonts w:cs="Times New Roman Taj"/>
          <w:color w:val="000000"/>
          <w:szCs w:val="28"/>
        </w:rPr>
      </w:pPr>
      <w:r>
        <w:rPr>
          <w:color w:val="000000"/>
          <w:szCs w:val="28"/>
        </w:rPr>
        <w:t>$</w:t>
      </w:r>
      <w:r w:rsidRPr="0010212E">
        <w:rPr>
          <w:color w:val="000000"/>
          <w:szCs w:val="28"/>
        </w:rPr>
        <w:t>E</w:t>
      </w:r>
      <w:r>
        <w:rPr>
          <w:color w:val="000000"/>
          <w:szCs w:val="28"/>
        </w:rPr>
        <w:t xml:space="preserve">) </w:t>
      </w:r>
      <w:r w:rsidRPr="0010212E">
        <w:rPr>
          <w:rFonts w:cs="Times New Roman Taj"/>
          <w:color w:val="000000"/>
          <w:szCs w:val="28"/>
        </w:rPr>
        <w:t xml:space="preserve">ба </w:t>
      </w:r>
      <w:r w:rsidRPr="0010212E">
        <w:rPr>
          <w:rFonts w:ascii="Cambria" w:hAnsi="Cambria" w:cs="Cambria"/>
          <w:color w:val="000000"/>
          <w:szCs w:val="28"/>
        </w:rPr>
        <w:t>ҷ</w:t>
      </w:r>
      <w:r w:rsidRPr="0010212E">
        <w:rPr>
          <w:rFonts w:cs="Times New Roman Tj"/>
          <w:color w:val="000000"/>
          <w:szCs w:val="28"/>
        </w:rPr>
        <w:t>ойи</w:t>
      </w:r>
      <w:r w:rsidRPr="0010212E">
        <w:rPr>
          <w:rFonts w:cs="Times New Roman Taj"/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тире</w:t>
      </w:r>
      <w:r w:rsidRPr="0010212E">
        <w:rPr>
          <w:rFonts w:cs="Times New Roman Taj"/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бояд</w:t>
      </w:r>
      <w:r w:rsidRPr="0010212E">
        <w:rPr>
          <w:rFonts w:cs="Times New Roman Taj"/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вергул</w:t>
      </w:r>
      <w:r w:rsidRPr="0010212E">
        <w:rPr>
          <w:rFonts w:cs="Times New Roman Taj"/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гузошта</w:t>
      </w:r>
      <w:r w:rsidRPr="0010212E">
        <w:rPr>
          <w:rFonts w:cs="Times New Roman Taj"/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мешуд</w:t>
      </w:r>
      <w:r>
        <w:rPr>
          <w:rFonts w:cs="Times New Roman Taj"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153</w:t>
      </w:r>
      <w:r>
        <w:rPr>
          <w:bCs/>
          <w:color w:val="000000"/>
          <w:szCs w:val="28"/>
        </w:rPr>
        <w:t>.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Дар кадом калима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ойи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арфи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у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арфи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навишта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шудааст</w:t>
      </w:r>
      <w:r w:rsidRPr="0010212E">
        <w:rPr>
          <w:bCs/>
          <w:color w:val="000000"/>
          <w:szCs w:val="28"/>
        </w:rPr>
        <w:t>?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й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с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й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ascii="Cambria" w:hAnsi="Cambria" w:cs="Cambria"/>
          <w:bCs/>
          <w:color w:val="000000"/>
          <w:szCs w:val="28"/>
        </w:rPr>
        <w:t>ҷӯ</w:t>
      </w:r>
      <w:r w:rsidRPr="0010212E">
        <w:rPr>
          <w:rFonts w:cs="Times New Roman Tj"/>
          <w:bCs/>
          <w:color w:val="000000"/>
          <w:szCs w:val="28"/>
        </w:rPr>
        <w:t>й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з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к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ш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р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д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н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ascii="Cambria" w:hAnsi="Cambria" w:cs="Cambria"/>
          <w:bCs/>
          <w:color w:val="000000"/>
          <w:szCs w:val="28"/>
        </w:rPr>
        <w:t>ҳӯ</w:t>
      </w:r>
      <w:r w:rsidRPr="0010212E">
        <w:rPr>
          <w:rFonts w:cs="Times New Roman Tj"/>
          <w:bCs/>
          <w:color w:val="000000"/>
          <w:szCs w:val="28"/>
        </w:rPr>
        <w:t>р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мўй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г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ascii="Cambria" w:hAnsi="Cambria" w:cs="Cambria"/>
          <w:bCs/>
          <w:color w:val="000000"/>
          <w:szCs w:val="28"/>
        </w:rPr>
        <w:t>ғӯ</w:t>
      </w:r>
      <w:r w:rsidRPr="0010212E">
        <w:rPr>
          <w:rFonts w:cs="Times New Roman Tj"/>
          <w:bCs/>
          <w:color w:val="000000"/>
          <w:szCs w:val="28"/>
        </w:rPr>
        <w:t>ра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гўр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базўр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шурўъ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154</w:t>
      </w:r>
      <w:r>
        <w:rPr>
          <w:bCs/>
          <w:color w:val="000000"/>
          <w:szCs w:val="28"/>
        </w:rPr>
        <w:t>.</w:t>
      </w:r>
    </w:p>
    <w:p w:rsidR="00CD33CB" w:rsidRDefault="00CD33CB" w:rsidP="00BF00AB">
      <w:pPr>
        <w:pStyle w:val="BodyText"/>
        <w:ind w:left="142"/>
        <w:rPr>
          <w:b/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Дар кадом гур</w:t>
      </w:r>
      <w:r w:rsidRPr="0010212E">
        <w:rPr>
          <w:rFonts w:ascii="Cambria" w:hAnsi="Cambria" w:cs="Cambria"/>
          <w:bCs/>
          <w:color w:val="000000"/>
          <w:szCs w:val="28"/>
        </w:rPr>
        <w:t>ӯҳ</w:t>
      </w:r>
      <w:r w:rsidRPr="0010212E">
        <w:rPr>
          <w:rFonts w:cs="Times New Roman Tj"/>
          <w:bCs/>
          <w:color w:val="000000"/>
          <w:szCs w:val="28"/>
        </w:rPr>
        <w:t>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калима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иваз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намудани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арфи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bCs/>
          <w:i/>
          <w:iCs/>
          <w:color w:val="000000"/>
          <w:szCs w:val="28"/>
        </w:rPr>
        <w:t>у</w:t>
      </w:r>
      <w:r w:rsidRPr="0010212E">
        <w:rPr>
          <w:bCs/>
          <w:color w:val="000000"/>
          <w:szCs w:val="28"/>
        </w:rPr>
        <w:t xml:space="preserve"> ба 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ӯ</w:t>
      </w:r>
      <w:r w:rsidRPr="0010212E">
        <w:rPr>
          <w:bCs/>
          <w:color w:val="000000"/>
          <w:szCs w:val="28"/>
        </w:rPr>
        <w:t xml:space="preserve"> маънои калима дигар мешавад</w:t>
      </w:r>
      <w:r>
        <w:rPr>
          <w:bCs/>
          <w:color w:val="000000"/>
          <w:szCs w:val="28"/>
        </w:rPr>
        <w:t>?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бону, дору, орзу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буд, шуд, дуд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умр, усто, устод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куш, мур, хурд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зуд, љумъа, дур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b/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155</w:t>
      </w:r>
      <w:r>
        <w:rPr>
          <w:bCs/>
          <w:color w:val="000000"/>
          <w:szCs w:val="28"/>
        </w:rPr>
        <w:t>.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 xml:space="preserve">Ба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ойи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арфи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bCs/>
          <w:i/>
          <w:iCs/>
          <w:color w:val="000000"/>
          <w:szCs w:val="28"/>
        </w:rPr>
        <w:t>у</w:t>
      </w:r>
      <w:r w:rsidRPr="0010212E">
        <w:rPr>
          <w:bCs/>
          <w:color w:val="000000"/>
          <w:szCs w:val="28"/>
        </w:rPr>
        <w:t xml:space="preserve"> дар кадом калима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ӯ</w:t>
      </w:r>
      <w:r w:rsidRPr="0010212E">
        <w:rPr>
          <w:bCs/>
          <w:color w:val="000000"/>
          <w:szCs w:val="28"/>
        </w:rPr>
        <w:t xml:space="preserve"> нависем (талаффуз кунем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, маъно дигар мешавад</w:t>
      </w:r>
      <w:r>
        <w:rPr>
          <w:bCs/>
          <w:color w:val="000000"/>
          <w:szCs w:val="28"/>
        </w:rPr>
        <w:t>?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шутур, кушод, нур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суст, сурфа, мушк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сум, кушиш, духт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олу, шафтолу, каду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сурур, ѓурур, ангур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156</w:t>
      </w:r>
      <w:r>
        <w:rPr>
          <w:bCs/>
          <w:color w:val="000000"/>
          <w:szCs w:val="28"/>
        </w:rPr>
        <w:t>.</w:t>
      </w:r>
    </w:p>
    <w:p w:rsidR="00CD33CB" w:rsidRPr="0010212E" w:rsidRDefault="00CD33CB" w:rsidP="00BF00AB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 xml:space="preserve">Дар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умлаи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зерин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ойи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сену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та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аммаънои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калимаи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bCs/>
          <w:i/>
          <w:iCs/>
          <w:color w:val="000000"/>
          <w:szCs w:val="28"/>
        </w:rPr>
        <w:t>"модарш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ӯ</w:t>
      </w:r>
      <w:r w:rsidRPr="0010212E">
        <w:rPr>
          <w:rFonts w:cs="Times New Roman Tj"/>
          <w:bCs/>
          <w:i/>
          <w:iCs/>
          <w:color w:val="000000"/>
          <w:szCs w:val="28"/>
        </w:rPr>
        <w:t>й</w:t>
      </w:r>
      <w:r w:rsidRPr="0010212E">
        <w:rPr>
          <w:bCs/>
          <w:i/>
          <w:iCs/>
          <w:color w:val="000000"/>
          <w:szCs w:val="28"/>
        </w:rPr>
        <w:t>"-</w:t>
      </w:r>
      <w:r w:rsidRPr="0010212E">
        <w:rPr>
          <w:rFonts w:cs="Times New Roman Tj"/>
          <w:bCs/>
          <w:i/>
          <w:iCs/>
          <w:color w:val="000000"/>
          <w:szCs w:val="28"/>
        </w:rPr>
        <w:t>ро</w:t>
      </w:r>
      <w:r w:rsidRPr="0010212E">
        <w:rPr>
          <w:bCs/>
          <w:color w:val="000000"/>
          <w:szCs w:val="28"/>
        </w:rPr>
        <w:t xml:space="preserve"> гузоред:</w:t>
      </w:r>
    </w:p>
    <w:p w:rsidR="00CD33CB" w:rsidRDefault="00CD33CB" w:rsidP="00BF00AB">
      <w:pPr>
        <w:pStyle w:val="BodyText"/>
        <w:ind w:left="142"/>
        <w:rPr>
          <w:bCs/>
          <w:i/>
          <w:iCs/>
          <w:color w:val="000000"/>
          <w:szCs w:val="28"/>
        </w:rPr>
      </w:pPr>
      <w:r w:rsidRPr="0010212E">
        <w:rPr>
          <w:bCs/>
          <w:i/>
          <w:iCs/>
          <w:color w:val="000000"/>
          <w:szCs w:val="28"/>
        </w:rPr>
        <w:t xml:space="preserve">Дар таги чинори азамат хонаи </w:t>
      </w:r>
      <w:r>
        <w:rPr>
          <w:bCs/>
          <w:i/>
          <w:iCs/>
          <w:color w:val="000000"/>
          <w:szCs w:val="28"/>
        </w:rPr>
        <w:t>.</w:t>
      </w:r>
      <w:r w:rsidRPr="0010212E">
        <w:rPr>
          <w:bCs/>
          <w:i/>
          <w:iCs/>
          <w:color w:val="000000"/>
          <w:szCs w:val="28"/>
        </w:rPr>
        <w:t xml:space="preserve"> ва падарш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ӯ</w:t>
      </w:r>
      <w:r w:rsidRPr="0010212E">
        <w:rPr>
          <w:rFonts w:cs="Times New Roman Tj"/>
          <w:bCs/>
          <w:i/>
          <w:iCs/>
          <w:color w:val="000000"/>
          <w:szCs w:val="28"/>
        </w:rPr>
        <w:t>йи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Зеб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ӣ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паст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ва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а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қ</w:t>
      </w:r>
      <w:r w:rsidRPr="0010212E">
        <w:rPr>
          <w:rFonts w:cs="Times New Roman Tj"/>
          <w:bCs/>
          <w:i/>
          <w:iCs/>
          <w:color w:val="000000"/>
          <w:szCs w:val="28"/>
        </w:rPr>
        <w:t>ир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менамуд</w:t>
      </w:r>
      <w:r w:rsidRPr="0010212E">
        <w:rPr>
          <w:bCs/>
          <w:i/>
          <w:iCs/>
          <w:color w:val="000000"/>
          <w:szCs w:val="28"/>
        </w:rPr>
        <w:t>. (</w:t>
      </w:r>
      <w:r w:rsidRPr="0010212E">
        <w:rPr>
          <w:rFonts w:cs="Times New Roman Tj"/>
          <w:bCs/>
          <w:i/>
          <w:iCs/>
          <w:color w:val="000000"/>
          <w:szCs w:val="28"/>
        </w:rPr>
        <w:t>С</w:t>
      </w:r>
      <w:r w:rsidRPr="0010212E">
        <w:rPr>
          <w:bCs/>
          <w:i/>
          <w:iCs/>
          <w:color w:val="000000"/>
          <w:szCs w:val="28"/>
        </w:rPr>
        <w:t xml:space="preserve">. </w:t>
      </w:r>
      <w:r w:rsidRPr="0010212E">
        <w:rPr>
          <w:rFonts w:cs="Times New Roman Tj"/>
          <w:bCs/>
          <w:i/>
          <w:iCs/>
          <w:color w:val="000000"/>
          <w:szCs w:val="28"/>
        </w:rPr>
        <w:t>Улу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ғ</w:t>
      </w:r>
      <w:r w:rsidRPr="0010212E">
        <w:rPr>
          <w:rFonts w:cs="Times New Roman Tj"/>
          <w:bCs/>
          <w:i/>
          <w:iCs/>
          <w:color w:val="000000"/>
          <w:szCs w:val="28"/>
        </w:rPr>
        <w:t>зода</w:t>
      </w:r>
      <w:r>
        <w:rPr>
          <w:bCs/>
          <w:i/>
          <w:iCs/>
          <w:color w:val="000000"/>
          <w:szCs w:val="28"/>
        </w:rPr>
        <w:t>);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модар;</w:t>
      </w:r>
      <w:r w:rsidRPr="0010212E"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хола;</w:t>
      </w:r>
      <w:r w:rsidRPr="0010212E"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хушдоман;</w:t>
      </w:r>
      <w:r w:rsidRPr="0010212E"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хусур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хеш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157</w:t>
      </w:r>
      <w:r>
        <w:rPr>
          <w:bCs/>
          <w:color w:val="000000"/>
          <w:szCs w:val="28"/>
        </w:rPr>
        <w:t>.</w:t>
      </w:r>
    </w:p>
    <w:p w:rsidR="00CD33CB" w:rsidRDefault="00CD33CB" w:rsidP="00BF00AB">
      <w:pPr>
        <w:pStyle w:val="BodyText"/>
        <w:ind w:left="142"/>
        <w:rPr>
          <w:b/>
          <w:color w:val="000000"/>
          <w:szCs w:val="28"/>
        </w:rPr>
      </w:pP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аммаънои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калима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зеринро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нишон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ди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ед</w:t>
      </w:r>
      <w:r w:rsidRPr="0010212E">
        <w:rPr>
          <w:bCs/>
          <w:color w:val="000000"/>
          <w:szCs w:val="28"/>
        </w:rPr>
        <w:t xml:space="preserve">: </w:t>
      </w:r>
      <w:r w:rsidRPr="0010212E">
        <w:rPr>
          <w:rFonts w:cs="Times New Roman Tj"/>
          <w:b/>
          <w:color w:val="000000"/>
          <w:szCs w:val="28"/>
        </w:rPr>
        <w:t>сард</w:t>
      </w:r>
      <w:r w:rsidRPr="0010212E">
        <w:rPr>
          <w:b/>
          <w:color w:val="000000"/>
          <w:szCs w:val="28"/>
        </w:rPr>
        <w:t xml:space="preserve">, </w:t>
      </w:r>
      <w:r w:rsidRPr="0010212E">
        <w:rPr>
          <w:rFonts w:cs="Times New Roman Tj"/>
          <w:b/>
          <w:color w:val="000000"/>
          <w:szCs w:val="28"/>
        </w:rPr>
        <w:t>сармо</w:t>
      </w:r>
      <w:r w:rsidRPr="0010212E">
        <w:rPr>
          <w:b/>
          <w:color w:val="000000"/>
          <w:szCs w:val="28"/>
        </w:rPr>
        <w:t xml:space="preserve">, </w:t>
      </w:r>
      <w:r w:rsidRPr="0010212E">
        <w:rPr>
          <w:rFonts w:cs="Times New Roman Tj"/>
          <w:b/>
          <w:color w:val="000000"/>
          <w:szCs w:val="28"/>
        </w:rPr>
        <w:t>хуб</w:t>
      </w:r>
      <w:r w:rsidRPr="0010212E">
        <w:rPr>
          <w:b/>
          <w:color w:val="000000"/>
          <w:szCs w:val="28"/>
        </w:rPr>
        <w:t xml:space="preserve">, </w:t>
      </w:r>
      <w:r w:rsidRPr="0010212E">
        <w:rPr>
          <w:rFonts w:cs="Times New Roman Tj"/>
          <w:b/>
          <w:color w:val="000000"/>
          <w:szCs w:val="28"/>
        </w:rPr>
        <w:t>чиз</w:t>
      </w:r>
      <w:r w:rsidRPr="0010212E">
        <w:rPr>
          <w:b/>
          <w:color w:val="000000"/>
          <w:szCs w:val="28"/>
        </w:rPr>
        <w:t xml:space="preserve">, </w:t>
      </w:r>
      <w:r w:rsidRPr="0010212E">
        <w:rPr>
          <w:rFonts w:cs="Times New Roman Tj"/>
          <w:b/>
          <w:color w:val="000000"/>
          <w:szCs w:val="28"/>
        </w:rPr>
        <w:t>кас</w:t>
      </w:r>
      <w:r>
        <w:rPr>
          <w:b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гарм, гармо, бад,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е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нокас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хунук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хунуки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на</w:t>
      </w:r>
      <w:r w:rsidRPr="0010212E">
        <w:rPr>
          <w:rFonts w:ascii="Cambria" w:hAnsi="Cambria" w:cs="Cambria"/>
          <w:bCs/>
          <w:color w:val="000000"/>
          <w:szCs w:val="28"/>
        </w:rPr>
        <w:t>ғ</w:t>
      </w:r>
      <w:r w:rsidRPr="0010212E">
        <w:rPr>
          <w:rFonts w:cs="Times New Roman Tj"/>
          <w:bCs/>
          <w:color w:val="000000"/>
          <w:szCs w:val="28"/>
        </w:rPr>
        <w:t>з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ашё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шахс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гарм, гармї, ганда,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е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чиз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ноодам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гарм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тобистон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нохуб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ночиз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нокас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соф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тоза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нав</w:t>
      </w:r>
      <w:r w:rsidRPr="0010212E">
        <w:rPr>
          <w:bCs/>
          <w:color w:val="000000"/>
          <w:szCs w:val="28"/>
        </w:rPr>
        <w:t xml:space="preserve">; </w:t>
      </w:r>
      <w:r w:rsidRPr="0010212E">
        <w:rPr>
          <w:rFonts w:cs="Times New Roman Tj"/>
          <w:bCs/>
          <w:color w:val="000000"/>
          <w:szCs w:val="28"/>
        </w:rPr>
        <w:t>пок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одам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158</w:t>
      </w:r>
      <w:r>
        <w:rPr>
          <w:bCs/>
          <w:color w:val="000000"/>
          <w:szCs w:val="28"/>
        </w:rPr>
        <w:t>.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Истило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ум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ур</w:t>
      </w:r>
      <w:r w:rsidRPr="0010212E">
        <w:rPr>
          <w:rFonts w:ascii="Cambria" w:hAnsi="Cambria" w:cs="Cambria"/>
          <w:bCs/>
          <w:color w:val="000000"/>
          <w:szCs w:val="28"/>
        </w:rPr>
        <w:t>ӣ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акнун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ойи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кадом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калима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истифода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мешавад</w:t>
      </w:r>
      <w:r>
        <w:rPr>
          <w:bCs/>
          <w:color w:val="000000"/>
          <w:szCs w:val="28"/>
        </w:rPr>
        <w:t>?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демократї;</w:t>
      </w:r>
      <w:r w:rsidRPr="0010212E"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со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ибисти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лол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сотсиалистї</w:t>
      </w:r>
      <w:r w:rsidRPr="0010212E"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республика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государс</w:t>
      </w:r>
      <w:r w:rsidRPr="0010212E">
        <w:rPr>
          <w:bCs/>
          <w:color w:val="000000"/>
          <w:szCs w:val="28"/>
        </w:rPr>
        <w:t>тво</w:t>
      </w:r>
      <w:r>
        <w:rPr>
          <w:bCs/>
          <w:color w:val="000000"/>
          <w:szCs w:val="28"/>
        </w:rPr>
        <w:t>;</w:t>
      </w:r>
      <w:bookmarkStart w:id="0" w:name="bookmark6"/>
    </w:p>
    <w:p w:rsidR="00CD33CB" w:rsidRPr="0010212E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159</w:t>
      </w:r>
      <w:r>
        <w:rPr>
          <w:bCs/>
          <w:color w:val="000000"/>
          <w:szCs w:val="28"/>
        </w:rPr>
        <w:t>.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 xml:space="preserve">Дар кадом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атор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калима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аз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руйи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лу</w:t>
      </w:r>
      <w:r w:rsidRPr="0010212E">
        <w:rPr>
          <w:rFonts w:ascii="Cambria" w:hAnsi="Cambria" w:cs="Cambria"/>
          <w:bCs/>
          <w:color w:val="000000"/>
          <w:szCs w:val="28"/>
        </w:rPr>
        <w:t>ғ</w:t>
      </w:r>
      <w:r w:rsidRPr="0010212E">
        <w:rPr>
          <w:rFonts w:cs="Times New Roman Tj"/>
          <w:bCs/>
          <w:color w:val="000000"/>
          <w:szCs w:val="28"/>
        </w:rPr>
        <w:t>атнигорї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–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тартиби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алифбо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оба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карда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шудаанд</w:t>
      </w:r>
      <w:bookmarkEnd w:id="0"/>
      <w:r>
        <w:rPr>
          <w:bCs/>
          <w:color w:val="000000"/>
          <w:szCs w:val="28"/>
        </w:rPr>
        <w:t>?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падар, модар, писар, духтар, додар, хо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шав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додарак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бародар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бародар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додарак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додар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духтар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модар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писар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падар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хо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шав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ар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бародар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дод</w:t>
      </w:r>
      <w:r w:rsidRPr="0010212E">
        <w:rPr>
          <w:bCs/>
          <w:color w:val="000000"/>
          <w:szCs w:val="28"/>
        </w:rPr>
        <w:t>ар, додарак, духтар, модар, падар, писар, хо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шав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ар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бародар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додарак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духтар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додар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модар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падар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писар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шав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хо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ар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духтар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додар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хо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бародар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додарак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модар</w:t>
      </w:r>
      <w:r>
        <w:rPr>
          <w:bCs/>
          <w:color w:val="000000"/>
          <w:szCs w:val="28"/>
        </w:rPr>
        <w:t>;</w:t>
      </w:r>
    </w:p>
    <w:p w:rsidR="00CD33CB" w:rsidRDefault="00CD33CB" w:rsidP="00FA3E11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160</w:t>
      </w:r>
      <w:r>
        <w:rPr>
          <w:bCs/>
          <w:color w:val="000000"/>
          <w:szCs w:val="28"/>
        </w:rPr>
        <w:t>.</w:t>
      </w:r>
    </w:p>
    <w:p w:rsidR="00CD33CB" w:rsidRPr="0010212E" w:rsidRDefault="00CD33CB" w:rsidP="00FA3E11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Дар матни зерин имлои кадом калима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нодуруст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аст</w:t>
      </w:r>
      <w:r w:rsidRPr="0010212E">
        <w:rPr>
          <w:bCs/>
          <w:color w:val="000000"/>
          <w:szCs w:val="28"/>
        </w:rPr>
        <w:t>?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 xml:space="preserve">Аз Йусуфї исбот пурсидаанд, ки </w:t>
      </w:r>
      <w:r w:rsidRPr="0010212E">
        <w:rPr>
          <w:rFonts w:ascii="Cambria" w:hAnsi="Cambria" w:cs="Cambria"/>
          <w:bCs/>
          <w:color w:val="000000"/>
          <w:szCs w:val="28"/>
        </w:rPr>
        <w:t>ғ</w:t>
      </w:r>
      <w:r w:rsidRPr="0010212E">
        <w:rPr>
          <w:rFonts w:cs="Times New Roman Tj"/>
          <w:bCs/>
          <w:color w:val="000000"/>
          <w:szCs w:val="28"/>
        </w:rPr>
        <w:t>ойати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тавозуъ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чист</w:t>
      </w:r>
      <w:r w:rsidRPr="0010212E">
        <w:rPr>
          <w:bCs/>
          <w:color w:val="000000"/>
          <w:szCs w:val="28"/>
        </w:rPr>
        <w:t xml:space="preserve">? </w:t>
      </w:r>
      <w:r w:rsidRPr="0010212E">
        <w:rPr>
          <w:rFonts w:cs="Times New Roman Tj"/>
          <w:bCs/>
          <w:color w:val="000000"/>
          <w:szCs w:val="28"/>
        </w:rPr>
        <w:t>Гуфт</w:t>
      </w:r>
      <w:r w:rsidRPr="0010212E">
        <w:rPr>
          <w:bCs/>
          <w:color w:val="000000"/>
          <w:szCs w:val="28"/>
        </w:rPr>
        <w:t xml:space="preserve">: - </w:t>
      </w:r>
      <w:r w:rsidRPr="0010212E">
        <w:rPr>
          <w:rFonts w:cs="Times New Roman Tj"/>
          <w:bCs/>
          <w:color w:val="000000"/>
          <w:szCs w:val="28"/>
        </w:rPr>
        <w:t>Он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аз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хона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бурун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ой</w:t>
      </w:r>
      <w:r w:rsidRPr="0010212E">
        <w:rPr>
          <w:rFonts w:ascii="Cambria" w:hAnsi="Cambria" w:cs="Cambria"/>
          <w:bCs/>
          <w:color w:val="000000"/>
          <w:szCs w:val="28"/>
        </w:rPr>
        <w:t>ӣ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ва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киро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бин</w:t>
      </w:r>
      <w:r w:rsidRPr="0010212E">
        <w:rPr>
          <w:rFonts w:ascii="Cambria" w:hAnsi="Cambria" w:cs="Cambria"/>
          <w:bCs/>
          <w:color w:val="000000"/>
          <w:szCs w:val="28"/>
        </w:rPr>
        <w:t>ӣ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чунон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дон</w:t>
      </w:r>
      <w:r w:rsidRPr="0010212E">
        <w:rPr>
          <w:rFonts w:ascii="Cambria" w:hAnsi="Cambria" w:cs="Cambria"/>
          <w:bCs/>
          <w:color w:val="000000"/>
          <w:szCs w:val="28"/>
        </w:rPr>
        <w:t>ӣ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ки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бе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тар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аз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туст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Йусуфї, </w:t>
      </w:r>
      <w:r w:rsidRPr="0010212E">
        <w:rPr>
          <w:rFonts w:ascii="Cambria" w:hAnsi="Cambria" w:cs="Cambria"/>
          <w:bCs/>
          <w:color w:val="000000"/>
          <w:szCs w:val="28"/>
        </w:rPr>
        <w:t>ғ</w:t>
      </w:r>
      <w:r w:rsidRPr="0010212E">
        <w:rPr>
          <w:rFonts w:cs="Times New Roman Tj"/>
          <w:bCs/>
          <w:color w:val="000000"/>
          <w:szCs w:val="28"/>
        </w:rPr>
        <w:t>ойат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пурсидаанд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тавозуъ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он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ки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киро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чунон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донї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тавозуъ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бе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тар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161</w:t>
      </w:r>
      <w:r>
        <w:rPr>
          <w:bCs/>
          <w:color w:val="000000"/>
          <w:szCs w:val="28"/>
        </w:rPr>
        <w:t>.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ангоми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талаффузи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калима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bCs/>
          <w:i/>
          <w:iCs/>
          <w:color w:val="000000"/>
          <w:szCs w:val="28"/>
        </w:rPr>
        <w:t>дастгирї, дустру</w:t>
      </w:r>
      <w:r w:rsidRPr="0010212E">
        <w:rPr>
          <w:bCs/>
          <w:color w:val="000000"/>
          <w:szCs w:val="28"/>
        </w:rPr>
        <w:t xml:space="preserve"> ва </w:t>
      </w:r>
      <w:r w:rsidRPr="0010212E">
        <w:rPr>
          <w:bCs/>
          <w:i/>
          <w:iCs/>
          <w:color w:val="000000"/>
          <w:szCs w:val="28"/>
        </w:rPr>
        <w:t>ростгў</w:t>
      </w:r>
      <w:r w:rsidRPr="0010212E">
        <w:rPr>
          <w:bCs/>
          <w:color w:val="000000"/>
          <w:szCs w:val="28"/>
        </w:rPr>
        <w:t xml:space="preserve"> кадом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одисаи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фонетик</w:t>
      </w:r>
      <w:r w:rsidRPr="0010212E">
        <w:rPr>
          <w:rFonts w:ascii="Cambria" w:hAnsi="Cambria" w:cs="Cambria"/>
          <w:bCs/>
          <w:color w:val="000000"/>
          <w:szCs w:val="28"/>
        </w:rPr>
        <w:t>ӣ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р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й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меди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ад</w:t>
      </w:r>
      <w:r>
        <w:rPr>
          <w:bCs/>
          <w:color w:val="000000"/>
          <w:szCs w:val="28"/>
        </w:rPr>
        <w:t>?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монанд шудани овоз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табдил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ёфтани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овоз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ой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иваз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кардани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овоз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талаффуз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нашудани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овоз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FA3E11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афтидани овозњо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162</w:t>
      </w:r>
      <w:r>
        <w:rPr>
          <w:bCs/>
          <w:color w:val="000000"/>
          <w:szCs w:val="28"/>
        </w:rPr>
        <w:t>.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Дар калима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навъи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bCs/>
          <w:i/>
          <w:iCs/>
          <w:color w:val="000000"/>
          <w:szCs w:val="28"/>
        </w:rPr>
        <w:t>гав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ар</w:t>
      </w:r>
      <w:r w:rsidRPr="0010212E">
        <w:rPr>
          <w:bCs/>
          <w:i/>
          <w:iCs/>
          <w:color w:val="000000"/>
          <w:szCs w:val="28"/>
        </w:rPr>
        <w:t xml:space="preserve"> - </w:t>
      </w:r>
      <w:r w:rsidRPr="0010212E">
        <w:rPr>
          <w:rFonts w:cs="Times New Roman Tj"/>
          <w:bCs/>
          <w:i/>
          <w:iCs/>
          <w:color w:val="000000"/>
          <w:szCs w:val="28"/>
        </w:rPr>
        <w:t>гу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ар</w:t>
      </w:r>
      <w:r w:rsidRPr="0010212E">
        <w:rPr>
          <w:bCs/>
          <w:i/>
          <w:iCs/>
          <w:color w:val="000000"/>
          <w:szCs w:val="28"/>
        </w:rPr>
        <w:t xml:space="preserve">, </w:t>
      </w:r>
      <w:r w:rsidRPr="0010212E">
        <w:rPr>
          <w:rFonts w:cs="Times New Roman Tj"/>
          <w:bCs/>
          <w:i/>
          <w:iCs/>
          <w:color w:val="000000"/>
          <w:szCs w:val="28"/>
        </w:rPr>
        <w:t>равшан</w:t>
      </w:r>
      <w:r w:rsidRPr="0010212E">
        <w:rPr>
          <w:bCs/>
          <w:i/>
          <w:iCs/>
          <w:color w:val="000000"/>
          <w:szCs w:val="28"/>
        </w:rPr>
        <w:t xml:space="preserve"> - </w:t>
      </w:r>
      <w:r w:rsidRPr="0010212E">
        <w:rPr>
          <w:rFonts w:cs="Times New Roman Tj"/>
          <w:bCs/>
          <w:i/>
          <w:iCs/>
          <w:color w:val="000000"/>
          <w:szCs w:val="28"/>
        </w:rPr>
        <w:t>рушан</w:t>
      </w:r>
      <w:r w:rsidRPr="0010212E">
        <w:rPr>
          <w:bCs/>
          <w:i/>
          <w:iCs/>
          <w:color w:val="000000"/>
          <w:szCs w:val="28"/>
        </w:rPr>
        <w:t xml:space="preserve">, </w:t>
      </w:r>
      <w:r w:rsidRPr="0010212E">
        <w:rPr>
          <w:rFonts w:cs="Times New Roman Tj"/>
          <w:bCs/>
          <w:i/>
          <w:iCs/>
          <w:color w:val="000000"/>
          <w:szCs w:val="28"/>
        </w:rPr>
        <w:t>савол</w:t>
      </w:r>
      <w:r w:rsidRPr="0010212E">
        <w:rPr>
          <w:bCs/>
          <w:i/>
          <w:iCs/>
          <w:color w:val="000000"/>
          <w:szCs w:val="28"/>
        </w:rPr>
        <w:t xml:space="preserve"> - </w:t>
      </w:r>
      <w:r w:rsidRPr="0010212E">
        <w:rPr>
          <w:rFonts w:cs="Times New Roman Tj"/>
          <w:bCs/>
          <w:i/>
          <w:iCs/>
          <w:color w:val="000000"/>
          <w:szCs w:val="28"/>
        </w:rPr>
        <w:t>суол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bCs/>
          <w:color w:val="000000"/>
          <w:szCs w:val="28"/>
        </w:rPr>
        <w:t>ч</w:t>
      </w:r>
      <w:r w:rsidRPr="0010212E">
        <w:rPr>
          <w:rFonts w:ascii="Cambria" w:hAnsi="Cambria" w:cs="Cambria"/>
          <w:bCs/>
          <w:color w:val="000000"/>
          <w:szCs w:val="28"/>
        </w:rPr>
        <w:t>ӣ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одисаи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фонетик</w:t>
      </w:r>
      <w:r w:rsidRPr="0010212E">
        <w:rPr>
          <w:rFonts w:ascii="Cambria" w:hAnsi="Cambria" w:cs="Cambria"/>
          <w:bCs/>
          <w:color w:val="000000"/>
          <w:szCs w:val="28"/>
        </w:rPr>
        <w:t>ӣ</w:t>
      </w:r>
      <w:r w:rsidRPr="0010212E">
        <w:rPr>
          <w:bCs/>
          <w:color w:val="000000"/>
          <w:szCs w:val="28"/>
        </w:rPr>
        <w:t xml:space="preserve"> рух додааст</w:t>
      </w:r>
      <w:r>
        <w:rPr>
          <w:bCs/>
          <w:color w:val="000000"/>
          <w:szCs w:val="28"/>
        </w:rPr>
        <w:t>?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табдили овоз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ой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иваз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кардани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овоз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монанд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шудани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овоз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талаффуз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нашудани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овоз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color w:val="000000"/>
          <w:szCs w:val="28"/>
        </w:rPr>
        <w:t>$</w:t>
      </w:r>
      <w:r w:rsidRPr="0010212E">
        <w:rPr>
          <w:color w:val="000000"/>
          <w:szCs w:val="28"/>
        </w:rPr>
        <w:t>E</w:t>
      </w:r>
      <w:r>
        <w:rPr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афтидани овоз</w:t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color w:val="000000"/>
          <w:szCs w:val="28"/>
        </w:rPr>
        <w:t>@</w:t>
      </w:r>
      <w:r w:rsidRPr="0010212E">
        <w:rPr>
          <w:color w:val="000000"/>
          <w:szCs w:val="28"/>
        </w:rPr>
        <w:t>163</w:t>
      </w:r>
      <w:r>
        <w:rPr>
          <w:color w:val="000000"/>
          <w:szCs w:val="28"/>
        </w:rPr>
        <w:t>.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Дар талаффузи калима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bCs/>
          <w:i/>
          <w:iCs/>
          <w:color w:val="000000"/>
          <w:szCs w:val="28"/>
        </w:rPr>
        <w:t>тилло, пурра, хаттї</w:t>
      </w:r>
      <w:r w:rsidRPr="0010212E">
        <w:rPr>
          <w:bCs/>
          <w:color w:val="000000"/>
          <w:szCs w:val="28"/>
        </w:rPr>
        <w:t xml:space="preserve"> ва </w:t>
      </w:r>
      <w:r w:rsidRPr="0010212E">
        <w:rPr>
          <w:bCs/>
          <w:i/>
          <w:iCs/>
          <w:color w:val="000000"/>
          <w:szCs w:val="28"/>
        </w:rPr>
        <w:t>ма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алла</w:t>
      </w:r>
      <w:r w:rsidRPr="0010212E">
        <w:rPr>
          <w:bCs/>
          <w:color w:val="000000"/>
          <w:szCs w:val="28"/>
        </w:rPr>
        <w:t xml:space="preserve"> кадом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одисаи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фонетик</w:t>
      </w:r>
      <w:r w:rsidRPr="0010212E">
        <w:rPr>
          <w:rFonts w:ascii="Cambria" w:hAnsi="Cambria" w:cs="Cambria"/>
          <w:bCs/>
          <w:color w:val="000000"/>
          <w:szCs w:val="28"/>
        </w:rPr>
        <w:t>ӣ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мушо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ида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мешавад</w:t>
      </w:r>
      <w:r w:rsidRPr="0010212E">
        <w:rPr>
          <w:bCs/>
          <w:color w:val="000000"/>
          <w:szCs w:val="28"/>
        </w:rPr>
        <w:t>?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ташдиди овоз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талаффуз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нашудани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овоз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ой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иваз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кардани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овоз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монанд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шудани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овоз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color w:val="000000"/>
          <w:szCs w:val="28"/>
        </w:rPr>
        <w:t>$</w:t>
      </w:r>
      <w:r w:rsidRPr="0010212E">
        <w:rPr>
          <w:color w:val="000000"/>
          <w:szCs w:val="28"/>
        </w:rPr>
        <w:t>E</w:t>
      </w:r>
      <w:r>
        <w:rPr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афтидани овоз</w:t>
      </w:r>
      <w:r>
        <w:rPr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color w:val="000000"/>
          <w:szCs w:val="28"/>
        </w:rPr>
        <w:t>@</w:t>
      </w:r>
      <w:r w:rsidRPr="0010212E">
        <w:rPr>
          <w:color w:val="000000"/>
          <w:szCs w:val="28"/>
        </w:rPr>
        <w:t>164</w:t>
      </w:r>
      <w:r>
        <w:rPr>
          <w:color w:val="000000"/>
          <w:szCs w:val="28"/>
        </w:rPr>
        <w:t>.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 w:rsidRPr="0010212E">
        <w:rPr>
          <w:color w:val="000000"/>
          <w:szCs w:val="28"/>
        </w:rPr>
        <w:t>Дар талаффузи калима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ои</w:t>
      </w:r>
      <w:r w:rsidRPr="0010212E">
        <w:rPr>
          <w:color w:val="000000"/>
          <w:szCs w:val="28"/>
        </w:rPr>
        <w:t xml:space="preserve"> </w:t>
      </w:r>
      <w:r w:rsidRPr="0010212E">
        <w:rPr>
          <w:b/>
          <w:bCs/>
          <w:color w:val="000000"/>
          <w:szCs w:val="28"/>
        </w:rPr>
        <w:t>анбор</w:t>
      </w:r>
      <w:r w:rsidRPr="0010212E">
        <w:rPr>
          <w:color w:val="000000"/>
          <w:szCs w:val="28"/>
        </w:rPr>
        <w:t xml:space="preserve">, </w:t>
      </w:r>
      <w:r w:rsidRPr="0010212E">
        <w:rPr>
          <w:rFonts w:ascii="Cambria" w:hAnsi="Cambria" w:cs="Cambria"/>
          <w:b/>
          <w:bCs/>
          <w:color w:val="000000"/>
          <w:szCs w:val="28"/>
        </w:rPr>
        <w:t>ҷ</w:t>
      </w:r>
      <w:r w:rsidRPr="0010212E">
        <w:rPr>
          <w:rFonts w:cs="Times New Roman Tj"/>
          <w:b/>
          <w:bCs/>
          <w:color w:val="000000"/>
          <w:szCs w:val="28"/>
        </w:rPr>
        <w:t>унбидан</w:t>
      </w:r>
      <w:r w:rsidRPr="0010212E">
        <w:rPr>
          <w:color w:val="000000"/>
          <w:szCs w:val="28"/>
        </w:rPr>
        <w:t xml:space="preserve"> ва </w:t>
      </w:r>
      <w:r w:rsidRPr="0010212E">
        <w:rPr>
          <w:b/>
          <w:bCs/>
          <w:color w:val="000000"/>
          <w:szCs w:val="28"/>
        </w:rPr>
        <w:t>танбал</w:t>
      </w:r>
      <w:r w:rsidRPr="0010212E">
        <w:rPr>
          <w:color w:val="000000"/>
          <w:szCs w:val="28"/>
        </w:rPr>
        <w:t xml:space="preserve"> кадом 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одисаи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фонетик</w:t>
      </w:r>
      <w:r w:rsidRPr="0010212E">
        <w:rPr>
          <w:rFonts w:ascii="Cambria" w:hAnsi="Cambria" w:cs="Cambria"/>
          <w:color w:val="000000"/>
          <w:szCs w:val="28"/>
        </w:rPr>
        <w:t>ӣ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мушо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ида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мешавад</w:t>
      </w:r>
      <w:r w:rsidRPr="0010212E">
        <w:rPr>
          <w:color w:val="000000"/>
          <w:szCs w:val="28"/>
        </w:rPr>
        <w:t>?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такрор шудан (ташдид</w:t>
      </w:r>
      <w:r>
        <w:rPr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-и овоз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о</w:t>
      </w:r>
      <w:r w:rsidRPr="0010212E">
        <w:rPr>
          <w:color w:val="000000"/>
          <w:szCs w:val="28"/>
        </w:rPr>
        <w:t>;</w:t>
      </w:r>
      <w:r w:rsidRPr="0010212E">
        <w:rPr>
          <w:color w:val="000000"/>
          <w:szCs w:val="28"/>
        </w:rPr>
        <w:tab/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rFonts w:ascii="Cambria" w:hAnsi="Cambria" w:cs="Cambria"/>
          <w:color w:val="000000"/>
          <w:szCs w:val="28"/>
        </w:rPr>
        <w:t>ҷ</w:t>
      </w:r>
      <w:r w:rsidRPr="0010212E">
        <w:rPr>
          <w:rFonts w:cs="Times New Roman Tj"/>
          <w:color w:val="000000"/>
          <w:szCs w:val="28"/>
        </w:rPr>
        <w:t>ой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иваз</w:t>
      </w:r>
      <w:r w:rsidRPr="0010212E">
        <w:rPr>
          <w:color w:val="000000"/>
          <w:szCs w:val="28"/>
        </w:rPr>
        <w:t xml:space="preserve"> кардани овоз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о</w:t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талаффуз нашудани овоз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о</w:t>
      </w:r>
      <w:r w:rsidRPr="0010212E">
        <w:rPr>
          <w:color w:val="000000"/>
          <w:szCs w:val="28"/>
        </w:rPr>
        <w:t>;</w:t>
      </w:r>
      <w:r w:rsidRPr="0010212E">
        <w:rPr>
          <w:color w:val="000000"/>
          <w:szCs w:val="28"/>
        </w:rPr>
        <w:tab/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монанд шудани овоз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о</w:t>
      </w:r>
      <w:r>
        <w:rPr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изофа шудани овоз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165</w:t>
      </w:r>
      <w:r>
        <w:rPr>
          <w:bCs/>
          <w:color w:val="000000"/>
          <w:szCs w:val="28"/>
        </w:rPr>
        <w:t>.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 w:rsidRPr="0010212E">
        <w:rPr>
          <w:color w:val="000000"/>
          <w:szCs w:val="28"/>
        </w:rPr>
        <w:t>Сабаби афтидани овоз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о</w:t>
      </w:r>
      <w:r w:rsidRPr="0010212E">
        <w:rPr>
          <w:color w:val="000000"/>
          <w:szCs w:val="28"/>
        </w:rPr>
        <w:t xml:space="preserve"> 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ангоми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талаффузи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калима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ои</w:t>
      </w:r>
      <w:r w:rsidRPr="0010212E">
        <w:rPr>
          <w:color w:val="000000"/>
          <w:szCs w:val="28"/>
        </w:rPr>
        <w:t xml:space="preserve"> </w:t>
      </w:r>
      <w:r w:rsidRPr="0010212E">
        <w:rPr>
          <w:b/>
          <w:bCs/>
          <w:color w:val="000000"/>
          <w:szCs w:val="28"/>
        </w:rPr>
        <w:t>бурданд</w:t>
      </w:r>
      <w:r w:rsidRPr="0010212E">
        <w:rPr>
          <w:color w:val="000000"/>
          <w:szCs w:val="28"/>
        </w:rPr>
        <w:t xml:space="preserve">, </w:t>
      </w:r>
      <w:r w:rsidRPr="0010212E">
        <w:rPr>
          <w:b/>
          <w:bCs/>
          <w:color w:val="000000"/>
          <w:szCs w:val="28"/>
        </w:rPr>
        <w:t>оварданд</w:t>
      </w:r>
      <w:r w:rsidRPr="0010212E">
        <w:rPr>
          <w:color w:val="000000"/>
          <w:szCs w:val="28"/>
        </w:rPr>
        <w:t xml:space="preserve">, </w:t>
      </w:r>
      <w:r w:rsidRPr="0010212E">
        <w:rPr>
          <w:b/>
          <w:bCs/>
          <w:color w:val="000000"/>
          <w:szCs w:val="28"/>
        </w:rPr>
        <w:t>гуфтанд</w:t>
      </w:r>
      <w:r w:rsidRPr="0010212E">
        <w:rPr>
          <w:color w:val="000000"/>
          <w:szCs w:val="28"/>
        </w:rPr>
        <w:t xml:space="preserve"> дар чист</w:t>
      </w:r>
      <w:r>
        <w:rPr>
          <w:color w:val="000000"/>
          <w:szCs w:val="28"/>
        </w:rPr>
        <w:t>?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пайи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ам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омадани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ду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овози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садонок</w:t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пайи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ам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омадани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се</w:t>
      </w:r>
      <w:r w:rsidRPr="0010212E">
        <w:rPr>
          <w:color w:val="000000"/>
          <w:szCs w:val="28"/>
        </w:rPr>
        <w:t>-</w:t>
      </w:r>
      <w:r w:rsidRPr="0010212E">
        <w:rPr>
          <w:rFonts w:cs="Times New Roman Tj"/>
          <w:color w:val="000000"/>
          <w:szCs w:val="28"/>
        </w:rPr>
        <w:t>чор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ов</w:t>
      </w:r>
      <w:r w:rsidRPr="0010212E">
        <w:rPr>
          <w:color w:val="000000"/>
          <w:szCs w:val="28"/>
        </w:rPr>
        <w:t xml:space="preserve">ози 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амсадо</w:t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пайи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ам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омадани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ду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овози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амсадо</w:t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пайи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ам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омадани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ду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овози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садонок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ва</w:t>
      </w:r>
      <w:r w:rsidRPr="0010212E">
        <w:rPr>
          <w:color w:val="000000"/>
          <w:szCs w:val="28"/>
        </w:rPr>
        <w:t xml:space="preserve"> 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амсадо</w:t>
      </w:r>
      <w:r>
        <w:rPr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зада гирифтани њиљо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166</w:t>
      </w:r>
      <w:r>
        <w:rPr>
          <w:bCs/>
          <w:color w:val="000000"/>
          <w:szCs w:val="28"/>
        </w:rPr>
        <w:t>.</w:t>
      </w:r>
    </w:p>
    <w:p w:rsidR="00CD33CB" w:rsidRPr="0010212E" w:rsidRDefault="00CD33CB" w:rsidP="00BF00AB">
      <w:pPr>
        <w:pStyle w:val="BodyText"/>
        <w:ind w:left="142"/>
        <w:rPr>
          <w:color w:val="000000"/>
          <w:szCs w:val="28"/>
        </w:rPr>
      </w:pPr>
      <w:r w:rsidRPr="0010212E">
        <w:rPr>
          <w:rFonts w:ascii="Cambria" w:hAnsi="Cambria" w:cs="Cambria"/>
          <w:color w:val="000000"/>
          <w:szCs w:val="28"/>
        </w:rPr>
        <w:t>Ҷ</w:t>
      </w:r>
      <w:r w:rsidRPr="0010212E">
        <w:rPr>
          <w:rFonts w:cs="Times New Roman Tj"/>
          <w:color w:val="000000"/>
          <w:szCs w:val="28"/>
        </w:rPr>
        <w:t>умларо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хонда</w:t>
      </w:r>
      <w:r w:rsidRPr="0010212E">
        <w:rPr>
          <w:color w:val="000000"/>
          <w:szCs w:val="28"/>
        </w:rPr>
        <w:t xml:space="preserve">, </w:t>
      </w:r>
      <w:r w:rsidRPr="0010212E">
        <w:rPr>
          <w:rFonts w:cs="Times New Roman Tj"/>
          <w:color w:val="000000"/>
          <w:szCs w:val="28"/>
        </w:rPr>
        <w:t>муайян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намоед</w:t>
      </w:r>
      <w:r w:rsidRPr="0010212E">
        <w:rPr>
          <w:color w:val="000000"/>
          <w:szCs w:val="28"/>
        </w:rPr>
        <w:t xml:space="preserve">, </w:t>
      </w:r>
      <w:r w:rsidRPr="0010212E">
        <w:rPr>
          <w:rFonts w:cs="Times New Roman Tj"/>
          <w:color w:val="000000"/>
          <w:szCs w:val="28"/>
        </w:rPr>
        <w:t>ки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кадоме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аз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ин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калима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о</w:t>
      </w:r>
      <w:r w:rsidRPr="0010212E">
        <w:rPr>
          <w:color w:val="000000"/>
          <w:szCs w:val="28"/>
        </w:rPr>
        <w:t xml:space="preserve"> 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амсадои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талаффузнашаванда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дорад</w:t>
      </w:r>
      <w:r w:rsidRPr="0010212E">
        <w:rPr>
          <w:color w:val="000000"/>
          <w:szCs w:val="28"/>
        </w:rPr>
        <w:t>?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 w:rsidRPr="0010212E">
        <w:rPr>
          <w:i/>
          <w:iCs/>
          <w:color w:val="000000"/>
          <w:szCs w:val="28"/>
        </w:rPr>
        <w:t>Лаклаки сиё</w:t>
      </w:r>
      <w:r w:rsidRPr="0010212E">
        <w:rPr>
          <w:rFonts w:ascii="Cambria" w:hAnsi="Cambria" w:cs="Cambria"/>
          <w:i/>
          <w:iCs/>
          <w:color w:val="000000"/>
          <w:szCs w:val="28"/>
        </w:rPr>
        <w:t>ҳ</w:t>
      </w:r>
      <w:r w:rsidRPr="0010212E">
        <w:rPr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i/>
          <w:iCs/>
          <w:color w:val="000000"/>
          <w:szCs w:val="28"/>
        </w:rPr>
        <w:t>нисбат</w:t>
      </w:r>
      <w:r w:rsidRPr="0010212E">
        <w:rPr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i/>
          <w:iCs/>
          <w:color w:val="000000"/>
          <w:szCs w:val="28"/>
        </w:rPr>
        <w:t>ба</w:t>
      </w:r>
      <w:r w:rsidRPr="0010212E">
        <w:rPr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i/>
          <w:iCs/>
          <w:color w:val="000000"/>
          <w:szCs w:val="28"/>
        </w:rPr>
        <w:t>лаклаки</w:t>
      </w:r>
      <w:r w:rsidRPr="0010212E">
        <w:rPr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i/>
          <w:iCs/>
          <w:color w:val="000000"/>
          <w:szCs w:val="28"/>
        </w:rPr>
        <w:t>сафед</w:t>
      </w:r>
      <w:r w:rsidRPr="0010212E">
        <w:rPr>
          <w:i/>
          <w:iCs/>
          <w:color w:val="000000"/>
          <w:szCs w:val="28"/>
        </w:rPr>
        <w:t xml:space="preserve"> хурдтар аст. </w:t>
      </w:r>
      <w:r w:rsidRPr="0010212E">
        <w:rPr>
          <w:color w:val="000000"/>
          <w:szCs w:val="28"/>
        </w:rPr>
        <w:t>(И. Абдусаломов</w:t>
      </w:r>
      <w:r>
        <w:rPr>
          <w:color w:val="000000"/>
          <w:szCs w:val="28"/>
        </w:rPr>
        <w:t>);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сафед;</w:t>
      </w:r>
      <w:r w:rsidRPr="0010212E">
        <w:rPr>
          <w:color w:val="000000"/>
          <w:szCs w:val="28"/>
        </w:rPr>
        <w:tab/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лаклак</w:t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нисбат</w:t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хурдтар</w:t>
      </w:r>
      <w:r>
        <w:rPr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сиёњ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167</w:t>
      </w:r>
      <w:r>
        <w:rPr>
          <w:bCs/>
          <w:color w:val="000000"/>
          <w:szCs w:val="28"/>
        </w:rPr>
        <w:t>.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 w:rsidRPr="0010212E">
        <w:rPr>
          <w:color w:val="000000"/>
          <w:szCs w:val="28"/>
        </w:rPr>
        <w:t>Имлои кадоме аз ин калима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о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НОДУРУСТ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аст</w:t>
      </w:r>
      <w:r w:rsidRPr="0010212E">
        <w:rPr>
          <w:color w:val="000000"/>
          <w:szCs w:val="28"/>
        </w:rPr>
        <w:t>?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маъориф, шоъир, дуъо</w:t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маъно, наъно, раъно</w:t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дафъ, манъ, рафъ</w:t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лаъл, наъл, шуъла</w:t>
      </w:r>
      <w:r>
        <w:rPr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таассуф, таманно, даъво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168</w:t>
      </w:r>
      <w:r>
        <w:rPr>
          <w:bCs/>
          <w:color w:val="000000"/>
          <w:szCs w:val="28"/>
        </w:rPr>
        <w:t>.</w:t>
      </w:r>
    </w:p>
    <w:p w:rsidR="00CD33CB" w:rsidRDefault="00CD33CB" w:rsidP="001111CB">
      <w:pPr>
        <w:pStyle w:val="BodyText"/>
        <w:ind w:left="142"/>
        <w:rPr>
          <w:color w:val="000000"/>
          <w:szCs w:val="28"/>
        </w:rPr>
      </w:pPr>
      <w:r w:rsidRPr="0010212E">
        <w:rPr>
          <w:color w:val="000000"/>
          <w:szCs w:val="28"/>
        </w:rPr>
        <w:t xml:space="preserve">Дар </w:t>
      </w:r>
      <w:r w:rsidRPr="0010212E">
        <w:rPr>
          <w:rFonts w:ascii="Cambria" w:hAnsi="Cambria" w:cs="Cambria"/>
          <w:color w:val="000000"/>
          <w:szCs w:val="28"/>
        </w:rPr>
        <w:t>қ</w:t>
      </w:r>
      <w:r w:rsidRPr="0010212E">
        <w:rPr>
          <w:rFonts w:cs="Times New Roman Tj"/>
          <w:color w:val="000000"/>
          <w:szCs w:val="28"/>
        </w:rPr>
        <w:t>атори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кадоме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аз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ин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калима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о</w:t>
      </w:r>
      <w:r w:rsidRPr="0010212E">
        <w:rPr>
          <w:color w:val="000000"/>
          <w:szCs w:val="28"/>
        </w:rPr>
        <w:t xml:space="preserve"> 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арфи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ъ</w:t>
      </w:r>
      <w:r w:rsidRPr="0010212E">
        <w:rPr>
          <w:color w:val="000000"/>
          <w:szCs w:val="28"/>
        </w:rPr>
        <w:t xml:space="preserve"> (</w:t>
      </w:r>
      <w:r w:rsidRPr="0010212E">
        <w:rPr>
          <w:rFonts w:cs="Times New Roman Tj"/>
          <w:color w:val="000000"/>
          <w:szCs w:val="28"/>
        </w:rPr>
        <w:t>њарфи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сакта</w:t>
      </w:r>
      <w:r>
        <w:rPr>
          <w:color w:val="000000"/>
          <w:szCs w:val="28"/>
        </w:rPr>
        <w:t xml:space="preserve">) </w:t>
      </w:r>
      <w:r w:rsidRPr="0010212E">
        <w:rPr>
          <w:rFonts w:cs="Times New Roman Tj"/>
          <w:color w:val="000000"/>
          <w:szCs w:val="28"/>
        </w:rPr>
        <w:t>афтидааст</w:t>
      </w:r>
      <w:r w:rsidRPr="0010212E">
        <w:rPr>
          <w:color w:val="000000"/>
          <w:szCs w:val="28"/>
        </w:rPr>
        <w:t>?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 xml:space="preserve">ало, бад, </w:t>
      </w:r>
      <w:r w:rsidRPr="0010212E">
        <w:rPr>
          <w:rFonts w:ascii="Cambria" w:hAnsi="Cambria" w:cs="Cambria"/>
          <w:color w:val="000000"/>
          <w:szCs w:val="28"/>
        </w:rPr>
        <w:t>қ</w:t>
      </w:r>
      <w:r w:rsidRPr="0010212E">
        <w:rPr>
          <w:rFonts w:cs="Times New Roman Tj"/>
          <w:color w:val="000000"/>
          <w:szCs w:val="28"/>
        </w:rPr>
        <w:t>ат</w:t>
      </w:r>
      <w:r w:rsidRPr="0010212E">
        <w:rPr>
          <w:rFonts w:ascii="Cambria" w:hAnsi="Cambria" w:cs="Cambria"/>
          <w:color w:val="000000"/>
          <w:szCs w:val="28"/>
        </w:rPr>
        <w:t>ӣ</w:t>
      </w:r>
      <w:r w:rsidRPr="0010212E">
        <w:rPr>
          <w:color w:val="000000"/>
          <w:szCs w:val="28"/>
        </w:rPr>
        <w:t xml:space="preserve">, </w:t>
      </w:r>
      <w:r w:rsidRPr="0010212E">
        <w:rPr>
          <w:rFonts w:cs="Times New Roman Tj"/>
          <w:color w:val="000000"/>
          <w:szCs w:val="28"/>
        </w:rPr>
        <w:t>ман</w:t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 xml:space="preserve">масалан, </w:t>
      </w:r>
      <w:r w:rsidRPr="0010212E">
        <w:rPr>
          <w:rFonts w:ascii="Cambria" w:hAnsi="Cambria" w:cs="Cambria"/>
          <w:color w:val="000000"/>
          <w:szCs w:val="28"/>
        </w:rPr>
        <w:t>қ</w:t>
      </w:r>
      <w:r w:rsidRPr="0010212E">
        <w:rPr>
          <w:rFonts w:cs="Times New Roman Tj"/>
          <w:color w:val="000000"/>
          <w:szCs w:val="28"/>
        </w:rPr>
        <w:t>аноат</w:t>
      </w:r>
      <w:r w:rsidRPr="0010212E">
        <w:rPr>
          <w:color w:val="000000"/>
          <w:szCs w:val="28"/>
        </w:rPr>
        <w:t xml:space="preserve">, </w:t>
      </w:r>
      <w:r w:rsidRPr="0010212E">
        <w:rPr>
          <w:rFonts w:cs="Times New Roman Tj"/>
          <w:color w:val="000000"/>
          <w:szCs w:val="28"/>
        </w:rPr>
        <w:t>соат</w:t>
      </w:r>
      <w:r w:rsidRPr="0010212E">
        <w:rPr>
          <w:color w:val="000000"/>
          <w:szCs w:val="28"/>
        </w:rPr>
        <w:t xml:space="preserve">, </w:t>
      </w:r>
      <w:r w:rsidRPr="0010212E">
        <w:rPr>
          <w:rFonts w:cs="Times New Roman Tj"/>
          <w:color w:val="000000"/>
          <w:szCs w:val="28"/>
        </w:rPr>
        <w:t>беор</w:t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мано, масала, мисра, шам</w:t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баос, муаллим, шоир, маориф</w:t>
      </w:r>
      <w:r>
        <w:rPr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ќаноат, шиор, таассуф, тааљљуб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169</w:t>
      </w:r>
      <w:r>
        <w:rPr>
          <w:bCs/>
          <w:color w:val="000000"/>
          <w:szCs w:val="28"/>
        </w:rPr>
        <w:t>.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 w:rsidRPr="0010212E">
        <w:rPr>
          <w:rFonts w:ascii="Cambria" w:hAnsi="Cambria" w:cs="Cambria"/>
          <w:color w:val="000000"/>
          <w:szCs w:val="28"/>
        </w:rPr>
        <w:t>Қ</w:t>
      </w:r>
      <w:r w:rsidRPr="0010212E">
        <w:rPr>
          <w:rFonts w:cs="Times New Roman Tj"/>
          <w:color w:val="000000"/>
          <w:szCs w:val="28"/>
        </w:rPr>
        <w:t>атори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кадоме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а</w:t>
      </w:r>
      <w:r w:rsidRPr="0010212E">
        <w:rPr>
          <w:color w:val="000000"/>
          <w:szCs w:val="28"/>
        </w:rPr>
        <w:t>з ин ибора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о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бе</w:t>
      </w:r>
      <w:r w:rsidRPr="0010212E">
        <w:rPr>
          <w:rFonts w:ascii="Cambria" w:hAnsi="Cambria" w:cs="Cambria"/>
          <w:color w:val="000000"/>
          <w:szCs w:val="28"/>
        </w:rPr>
        <w:t>ғ</w:t>
      </w:r>
      <w:r w:rsidRPr="0010212E">
        <w:rPr>
          <w:rFonts w:cs="Times New Roman Tj"/>
          <w:color w:val="000000"/>
          <w:szCs w:val="28"/>
        </w:rPr>
        <w:t>алат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навишта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шудаанд</w:t>
      </w:r>
      <w:r w:rsidRPr="0010212E">
        <w:rPr>
          <w:color w:val="000000"/>
          <w:szCs w:val="28"/>
        </w:rPr>
        <w:t>?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мавз</w:t>
      </w:r>
      <w:r w:rsidRPr="0010212E">
        <w:rPr>
          <w:rFonts w:ascii="Cambria" w:hAnsi="Cambria" w:cs="Cambria"/>
          <w:color w:val="000000"/>
          <w:szCs w:val="28"/>
        </w:rPr>
        <w:t>ӯ</w:t>
      </w:r>
      <w:r w:rsidRPr="0010212E">
        <w:rPr>
          <w:rFonts w:cs="Times New Roman Tj"/>
          <w:color w:val="000000"/>
          <w:szCs w:val="28"/>
        </w:rPr>
        <w:t>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дарс</w:t>
      </w:r>
      <w:r w:rsidRPr="0010212E">
        <w:rPr>
          <w:color w:val="000000"/>
          <w:szCs w:val="28"/>
        </w:rPr>
        <w:t xml:space="preserve">, </w:t>
      </w:r>
      <w:r w:rsidRPr="0010212E">
        <w:rPr>
          <w:rFonts w:cs="Times New Roman Tj"/>
          <w:color w:val="000000"/>
          <w:szCs w:val="28"/>
        </w:rPr>
        <w:t>ма</w:t>
      </w:r>
      <w:r w:rsidRPr="0010212E">
        <w:rPr>
          <w:rFonts w:ascii="Cambria" w:hAnsi="Cambria" w:cs="Cambria"/>
          <w:color w:val="000000"/>
          <w:szCs w:val="28"/>
        </w:rPr>
        <w:t>ҷ</w:t>
      </w:r>
      <w:r w:rsidRPr="0010212E">
        <w:rPr>
          <w:rFonts w:cs="Times New Roman Tj"/>
          <w:color w:val="000000"/>
          <w:szCs w:val="28"/>
        </w:rPr>
        <w:t>м</w:t>
      </w:r>
      <w:r w:rsidRPr="0010212E">
        <w:rPr>
          <w:rFonts w:ascii="Cambria" w:hAnsi="Cambria" w:cs="Cambria"/>
          <w:color w:val="000000"/>
          <w:szCs w:val="28"/>
        </w:rPr>
        <w:t>ӯ</w:t>
      </w:r>
      <w:r w:rsidRPr="0010212E">
        <w:rPr>
          <w:rFonts w:cs="Times New Roman Tj"/>
          <w:color w:val="000000"/>
          <w:szCs w:val="28"/>
        </w:rPr>
        <w:t>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ашъор</w:t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мавзуйи дарс, ма</w:t>
      </w:r>
      <w:r w:rsidRPr="0010212E">
        <w:rPr>
          <w:rFonts w:ascii="Cambria" w:hAnsi="Cambria" w:cs="Cambria"/>
          <w:color w:val="000000"/>
          <w:szCs w:val="28"/>
        </w:rPr>
        <w:t>ҷ</w:t>
      </w:r>
      <w:r w:rsidRPr="0010212E">
        <w:rPr>
          <w:rFonts w:cs="Times New Roman Tj"/>
          <w:color w:val="000000"/>
          <w:szCs w:val="28"/>
        </w:rPr>
        <w:t>муйи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ашор</w:t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мавзуи дарс, ма</w:t>
      </w:r>
      <w:r w:rsidRPr="0010212E">
        <w:rPr>
          <w:rFonts w:ascii="Cambria" w:hAnsi="Cambria" w:cs="Cambria"/>
          <w:color w:val="000000"/>
          <w:szCs w:val="28"/>
        </w:rPr>
        <w:t>ҷ</w:t>
      </w:r>
      <w:r w:rsidRPr="0010212E">
        <w:rPr>
          <w:rFonts w:cs="Times New Roman Tj"/>
          <w:color w:val="000000"/>
          <w:szCs w:val="28"/>
        </w:rPr>
        <w:t>муи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ашъор</w:t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мавз</w:t>
      </w:r>
      <w:r w:rsidRPr="0010212E">
        <w:rPr>
          <w:rFonts w:ascii="Cambria" w:hAnsi="Cambria" w:cs="Cambria"/>
          <w:color w:val="000000"/>
          <w:szCs w:val="28"/>
        </w:rPr>
        <w:t>ӯ</w:t>
      </w:r>
      <w:r w:rsidRPr="0010212E">
        <w:rPr>
          <w:rFonts w:cs="Times New Roman Tj"/>
          <w:color w:val="000000"/>
          <w:szCs w:val="28"/>
        </w:rPr>
        <w:t>ъи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дарс</w:t>
      </w:r>
      <w:r w:rsidRPr="0010212E">
        <w:rPr>
          <w:color w:val="000000"/>
          <w:szCs w:val="28"/>
        </w:rPr>
        <w:t xml:space="preserve">, </w:t>
      </w:r>
      <w:r w:rsidRPr="0010212E">
        <w:rPr>
          <w:rFonts w:cs="Times New Roman Tj"/>
          <w:color w:val="000000"/>
          <w:szCs w:val="28"/>
        </w:rPr>
        <w:t>ма</w:t>
      </w:r>
      <w:r w:rsidRPr="0010212E">
        <w:rPr>
          <w:rFonts w:ascii="Cambria" w:hAnsi="Cambria" w:cs="Cambria"/>
          <w:color w:val="000000"/>
          <w:szCs w:val="28"/>
        </w:rPr>
        <w:t>ҷ</w:t>
      </w:r>
      <w:r w:rsidRPr="0010212E">
        <w:rPr>
          <w:rFonts w:cs="Times New Roman Tj"/>
          <w:color w:val="000000"/>
          <w:szCs w:val="28"/>
        </w:rPr>
        <w:t>м</w:t>
      </w:r>
      <w:r w:rsidRPr="0010212E">
        <w:rPr>
          <w:rFonts w:ascii="Cambria" w:hAnsi="Cambria" w:cs="Cambria"/>
          <w:color w:val="000000"/>
          <w:szCs w:val="28"/>
        </w:rPr>
        <w:t>ӯ</w:t>
      </w:r>
      <w:r w:rsidRPr="0010212E">
        <w:rPr>
          <w:rFonts w:cs="Times New Roman Tj"/>
          <w:color w:val="000000"/>
          <w:szCs w:val="28"/>
        </w:rPr>
        <w:t>ъи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ашъор</w:t>
      </w:r>
      <w:r>
        <w:rPr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>);</w:t>
      </w:r>
      <w:r w:rsidRPr="0010212E">
        <w:rPr>
          <w:color w:val="000000"/>
          <w:szCs w:val="28"/>
        </w:rPr>
        <w:t xml:space="preserve"> </w:t>
      </w:r>
      <w:r w:rsidRPr="0010212E">
        <w:rPr>
          <w:bCs/>
          <w:color w:val="000000"/>
          <w:szCs w:val="28"/>
        </w:rPr>
        <w:t>мавз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ъ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дарс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ма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м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ъ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ашъор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170</w:t>
      </w:r>
      <w:r>
        <w:rPr>
          <w:bCs/>
          <w:color w:val="000000"/>
          <w:szCs w:val="28"/>
        </w:rPr>
        <w:t>.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 w:rsidRPr="0010212E">
        <w:rPr>
          <w:color w:val="000000"/>
          <w:szCs w:val="28"/>
        </w:rPr>
        <w:t>Дар кадом калима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о</w:t>
      </w:r>
      <w:r w:rsidRPr="0010212E">
        <w:rPr>
          <w:color w:val="000000"/>
          <w:szCs w:val="28"/>
        </w:rPr>
        <w:t xml:space="preserve"> 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арфи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ї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овози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таркиби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калима</w:t>
      </w:r>
      <w:r w:rsidRPr="0010212E">
        <w:rPr>
          <w:color w:val="000000"/>
          <w:szCs w:val="28"/>
        </w:rPr>
        <w:t xml:space="preserve"> </w:t>
      </w:r>
      <w:r w:rsidRPr="0010212E">
        <w:rPr>
          <w:rFonts w:cs="Times New Roman Tj"/>
          <w:color w:val="000000"/>
          <w:szCs w:val="28"/>
        </w:rPr>
        <w:t>аст</w:t>
      </w:r>
      <w:r w:rsidRPr="0010212E">
        <w:rPr>
          <w:color w:val="000000"/>
          <w:szCs w:val="28"/>
        </w:rPr>
        <w:t>?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зардї, кабудї, сабзї</w:t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курсї, розї, сонї</w:t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обї, хокї, ба</w:t>
      </w:r>
      <w:r w:rsidRPr="0010212E">
        <w:rPr>
          <w:rFonts w:ascii="Cambria" w:hAnsi="Cambria" w:cs="Cambria"/>
          <w:color w:val="000000"/>
          <w:szCs w:val="28"/>
        </w:rPr>
        <w:t>ҳ</w:t>
      </w:r>
      <w:r w:rsidRPr="0010212E">
        <w:rPr>
          <w:rFonts w:cs="Times New Roman Tj"/>
          <w:color w:val="000000"/>
          <w:szCs w:val="28"/>
        </w:rPr>
        <w:t>рї</w:t>
      </w:r>
      <w:r>
        <w:rPr>
          <w:color w:val="000000"/>
          <w:szCs w:val="28"/>
        </w:rPr>
        <w:t>;</w:t>
      </w:r>
    </w:p>
    <w:p w:rsidR="00CD33CB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color w:val="000000"/>
          <w:szCs w:val="28"/>
        </w:rPr>
        <w:t>хондагї, рафтагї, омадагї</w:t>
      </w:r>
      <w:r>
        <w:rPr>
          <w:color w:val="000000"/>
          <w:szCs w:val="28"/>
        </w:rPr>
        <w:t>;</w:t>
      </w:r>
    </w:p>
    <w:p w:rsidR="00CD33CB" w:rsidRPr="0010212E" w:rsidRDefault="00CD33CB" w:rsidP="00BF00AB">
      <w:pPr>
        <w:pStyle w:val="BodyText"/>
        <w:ind w:left="142"/>
        <w:rPr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хубї, бадї, некї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171</w:t>
      </w:r>
      <w:r>
        <w:rPr>
          <w:bCs/>
          <w:color w:val="000000"/>
          <w:szCs w:val="28"/>
        </w:rPr>
        <w:t>.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аммаънои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зарбулмасали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“Дарро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задам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девор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кафид</w:t>
      </w:r>
      <w:r w:rsidRPr="0010212E">
        <w:rPr>
          <w:bCs/>
          <w:color w:val="000000"/>
          <w:szCs w:val="28"/>
        </w:rPr>
        <w:t>"-</w:t>
      </w:r>
      <w:r w:rsidRPr="0010212E">
        <w:rPr>
          <w:rFonts w:cs="Times New Roman Tj"/>
          <w:bCs/>
          <w:color w:val="000000"/>
          <w:szCs w:val="28"/>
        </w:rPr>
        <w:t>ро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ишора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кунед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Аввал андеша в-он га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е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гуфтор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Ман тут гўям, ту мегуйи – бед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Даре, ки медарої, сахт мап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ш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Дар ки надорї, дарбон чї мекунї?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Девор муш дорад, муш – гўш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172</w:t>
      </w:r>
      <w:r>
        <w:rPr>
          <w:bCs/>
          <w:color w:val="000000"/>
          <w:szCs w:val="28"/>
        </w:rPr>
        <w:t>.</w:t>
      </w:r>
    </w:p>
    <w:p w:rsidR="00CD33CB" w:rsidRDefault="00CD33CB" w:rsidP="001111CB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 xml:space="preserve">Аз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умлаи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зерин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муайян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кунед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ки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пасоянди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ати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кадом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пешоянд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муродиф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аст</w:t>
      </w:r>
      <w:r w:rsidRPr="0010212E">
        <w:rPr>
          <w:bCs/>
          <w:color w:val="000000"/>
          <w:szCs w:val="28"/>
        </w:rPr>
        <w:t>: "</w:t>
      </w:r>
      <w:r w:rsidRPr="0010212E">
        <w:rPr>
          <w:rFonts w:cs="Times New Roman Tj"/>
          <w:bCs/>
          <w:color w:val="000000"/>
          <w:szCs w:val="28"/>
        </w:rPr>
        <w:t>Ин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ро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ат</w:t>
      </w:r>
      <w:r w:rsidRPr="0010212E">
        <w:rPr>
          <w:rFonts w:ascii="Cambria" w:hAnsi="Cambria" w:cs="Cambria"/>
          <w:bCs/>
          <w:color w:val="000000"/>
          <w:szCs w:val="28"/>
        </w:rPr>
        <w:t>ӣ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рафтан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хавфнок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аст</w:t>
      </w:r>
      <w:r w:rsidRPr="0010212E">
        <w:rPr>
          <w:bCs/>
          <w:color w:val="000000"/>
          <w:szCs w:val="28"/>
        </w:rPr>
        <w:t>." (</w:t>
      </w:r>
      <w:r w:rsidRPr="0010212E">
        <w:rPr>
          <w:rFonts w:cs="Times New Roman Tj"/>
          <w:bCs/>
          <w:color w:val="000000"/>
          <w:szCs w:val="28"/>
        </w:rPr>
        <w:t>С</w:t>
      </w:r>
      <w:r w:rsidRPr="0010212E">
        <w:rPr>
          <w:bCs/>
          <w:color w:val="000000"/>
          <w:szCs w:val="28"/>
        </w:rPr>
        <w:t xml:space="preserve">. </w:t>
      </w:r>
      <w:r w:rsidRPr="0010212E">
        <w:rPr>
          <w:rFonts w:cs="Times New Roman Tj"/>
          <w:bCs/>
          <w:color w:val="000000"/>
          <w:szCs w:val="28"/>
        </w:rPr>
        <w:t>Айнї</w:t>
      </w:r>
      <w:r>
        <w:rPr>
          <w:bCs/>
          <w:color w:val="000000"/>
          <w:szCs w:val="28"/>
        </w:rPr>
        <w:t>);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аз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ба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бо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дар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то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173</w:t>
      </w:r>
      <w:r>
        <w:rPr>
          <w:bCs/>
          <w:color w:val="000000"/>
          <w:szCs w:val="28"/>
        </w:rPr>
        <w:t>.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 xml:space="preserve">Ба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ойи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ну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та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калима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зидмаънои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мувофи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ро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интихоб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намоед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ки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икмати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маш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ури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то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икй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осил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шавад</w:t>
      </w:r>
      <w:r w:rsidRPr="0010212E">
        <w:rPr>
          <w:bCs/>
          <w:color w:val="000000"/>
          <w:szCs w:val="28"/>
        </w:rPr>
        <w:t>: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.</w:t>
      </w:r>
      <w:r w:rsidRPr="0010212E">
        <w:rPr>
          <w:bCs/>
          <w:color w:val="000000"/>
          <w:szCs w:val="28"/>
        </w:rPr>
        <w:t>-е, ки вафо накард,</w:t>
      </w:r>
      <w:r>
        <w:rPr>
          <w:bCs/>
          <w:color w:val="000000"/>
          <w:szCs w:val="28"/>
        </w:rPr>
        <w:t>.</w:t>
      </w:r>
      <w:r w:rsidRPr="0010212E">
        <w:rPr>
          <w:bCs/>
          <w:color w:val="000000"/>
          <w:szCs w:val="28"/>
        </w:rPr>
        <w:t xml:space="preserve"> бе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аз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шо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гадо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бегона, ошно;</w:t>
      </w:r>
      <w:r w:rsidRPr="0010212E"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д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ст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душман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нодон, доно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нек, бад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174</w:t>
      </w:r>
      <w:r>
        <w:rPr>
          <w:bCs/>
          <w:color w:val="000000"/>
          <w:szCs w:val="28"/>
        </w:rPr>
        <w:t>.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 xml:space="preserve">Вожањои њамгуна кадомњоянд? 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Ба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ром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ки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г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мегирифт</w:t>
      </w:r>
      <w:r w:rsidRPr="0010212E">
        <w:rPr>
          <w:rFonts w:ascii="Cambria" w:hAnsi="Cambria" w:cs="Cambria"/>
          <w:bCs/>
          <w:color w:val="000000"/>
          <w:szCs w:val="28"/>
        </w:rPr>
        <w:t>ӣ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ама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умр</w:t>
      </w:r>
      <w:r w:rsidRPr="0010212E">
        <w:rPr>
          <w:bCs/>
          <w:color w:val="000000"/>
          <w:szCs w:val="28"/>
        </w:rPr>
        <w:t>,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Дид</w:t>
      </w:r>
      <w:r w:rsidRPr="0010212E">
        <w:rPr>
          <w:rFonts w:ascii="Cambria" w:hAnsi="Cambria" w:cs="Cambria"/>
          <w:bCs/>
          <w:color w:val="000000"/>
          <w:szCs w:val="28"/>
        </w:rPr>
        <w:t>ӣ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ки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ч</w:t>
      </w:r>
      <w:r w:rsidRPr="0010212E">
        <w:rPr>
          <w:rFonts w:ascii="Cambria" w:hAnsi="Cambria" w:cs="Cambria"/>
          <w:bCs/>
          <w:color w:val="000000"/>
          <w:szCs w:val="28"/>
        </w:rPr>
        <w:t>ӣ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гуна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г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ром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гирифт</w:t>
      </w:r>
      <w:r>
        <w:rPr>
          <w:bCs/>
          <w:color w:val="000000"/>
          <w:szCs w:val="28"/>
        </w:rPr>
        <w:t>?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умр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г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р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гуна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ама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ки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175</w:t>
      </w:r>
      <w:r>
        <w:rPr>
          <w:bCs/>
          <w:color w:val="000000"/>
          <w:szCs w:val="28"/>
        </w:rPr>
        <w:t>.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Кадом гурў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калима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сермаъноянд</w:t>
      </w:r>
      <w:r>
        <w:rPr>
          <w:bCs/>
          <w:color w:val="000000"/>
          <w:szCs w:val="28"/>
        </w:rPr>
        <w:t>?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нок,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адрас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занб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р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дафтар,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алам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нависанда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лаб, сар, р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й</w:t>
      </w:r>
      <w:r w:rsidRPr="0010212E">
        <w:rPr>
          <w:bCs/>
          <w:color w:val="000000"/>
          <w:szCs w:val="28"/>
        </w:rPr>
        <w:t>;</w:t>
      </w:r>
      <w:r w:rsidRPr="0010212E"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нек</w:t>
      </w:r>
      <w:r w:rsidRPr="0010212E">
        <w:rPr>
          <w:rFonts w:ascii="Cambria" w:hAnsi="Cambria" w:cs="Cambria"/>
          <w:bCs/>
          <w:color w:val="000000"/>
          <w:szCs w:val="28"/>
        </w:rPr>
        <w:t>ӣ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пок</w:t>
      </w:r>
      <w:r w:rsidRPr="0010212E">
        <w:rPr>
          <w:rFonts w:ascii="Cambria" w:hAnsi="Cambria" w:cs="Cambria"/>
          <w:bCs/>
          <w:color w:val="000000"/>
          <w:szCs w:val="28"/>
        </w:rPr>
        <w:t>ӣ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дуруст</w:t>
      </w:r>
      <w:r w:rsidRPr="0010212E">
        <w:rPr>
          <w:rFonts w:ascii="Cambria" w:hAnsi="Cambria" w:cs="Cambria"/>
          <w:bCs/>
          <w:color w:val="000000"/>
          <w:szCs w:val="28"/>
        </w:rPr>
        <w:t>ӣ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сарф, нањв, фонема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176</w:t>
      </w:r>
      <w:r>
        <w:rPr>
          <w:bCs/>
          <w:color w:val="000000"/>
          <w:szCs w:val="28"/>
        </w:rPr>
        <w:t>.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 xml:space="preserve">Дар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умлаи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зерин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ибораи</w:t>
      </w:r>
      <w:r w:rsidRPr="0010212E">
        <w:rPr>
          <w:bCs/>
          <w:color w:val="000000"/>
          <w:szCs w:val="28"/>
        </w:rPr>
        <w:t xml:space="preserve"> (</w:t>
      </w:r>
      <w:r w:rsidRPr="0010212E">
        <w:rPr>
          <w:rFonts w:cs="Times New Roman Tj"/>
          <w:bCs/>
          <w:color w:val="000000"/>
          <w:szCs w:val="28"/>
        </w:rPr>
        <w:t>таъбири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"</w:t>
      </w:r>
      <w:r w:rsidRPr="0010212E">
        <w:rPr>
          <w:rFonts w:cs="Times New Roman Tj"/>
          <w:bCs/>
          <w:color w:val="000000"/>
          <w:szCs w:val="28"/>
        </w:rPr>
        <w:t>кушодар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й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будан</w:t>
      </w:r>
      <w:r w:rsidRPr="0010212E">
        <w:rPr>
          <w:bCs/>
          <w:color w:val="000000"/>
          <w:szCs w:val="28"/>
        </w:rPr>
        <w:t xml:space="preserve">" </w:t>
      </w:r>
      <w:r w:rsidRPr="0010212E">
        <w:rPr>
          <w:rFonts w:cs="Times New Roman Tj"/>
          <w:bCs/>
          <w:color w:val="000000"/>
          <w:szCs w:val="28"/>
        </w:rPr>
        <w:t>ба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кадом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маъни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омадааст</w:t>
      </w:r>
      <w:r w:rsidRPr="0010212E">
        <w:rPr>
          <w:bCs/>
          <w:color w:val="000000"/>
          <w:szCs w:val="28"/>
        </w:rPr>
        <w:t>?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Бо ме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мон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кушодар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й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ва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хандон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бош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арчанд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ме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мон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нагуфта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ояд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р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й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турш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накун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ме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рубон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ва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че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рахандон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будан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хандон ва андаке хи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ил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будан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бо р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йи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кушода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ва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шармгин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будан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ба тарфи ме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мон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ниго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карда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гап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задан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дар пеши мењмон баланд-баланд хандидиан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177</w:t>
      </w:r>
      <w:r>
        <w:rPr>
          <w:bCs/>
          <w:color w:val="000000"/>
          <w:szCs w:val="28"/>
        </w:rPr>
        <w:t>.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 xml:space="preserve">Дар байти зерини Бадриддини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илолї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ойи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сену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та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ибораи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мувофи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гузоред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ки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маънои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ма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озї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омадаас</w:t>
      </w:r>
      <w:r w:rsidRPr="0010212E">
        <w:rPr>
          <w:bCs/>
          <w:color w:val="000000"/>
          <w:szCs w:val="28"/>
        </w:rPr>
        <w:t>т: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 xml:space="preserve">Зи дил файзе, ки </w:t>
      </w:r>
      <w:r w:rsidRPr="0010212E">
        <w:rPr>
          <w:rFonts w:ascii="Cambria" w:hAnsi="Cambria" w:cs="Cambria"/>
          <w:bCs/>
          <w:color w:val="000000"/>
          <w:szCs w:val="28"/>
        </w:rPr>
        <w:t>ҷӯ</w:t>
      </w:r>
      <w:r w:rsidRPr="0010212E">
        <w:rPr>
          <w:rFonts w:cs="Times New Roman Tj"/>
          <w:bCs/>
          <w:color w:val="000000"/>
          <w:szCs w:val="28"/>
        </w:rPr>
        <w:t>й</w:t>
      </w:r>
      <w:r w:rsidRPr="0010212E">
        <w:rPr>
          <w:rFonts w:ascii="Cambria" w:hAnsi="Cambria" w:cs="Cambria"/>
          <w:bCs/>
          <w:color w:val="000000"/>
          <w:szCs w:val="28"/>
        </w:rPr>
        <w:t>ӣ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уз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баён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нест</w:t>
      </w:r>
      <w:r w:rsidRPr="0010212E">
        <w:rPr>
          <w:bCs/>
          <w:color w:val="000000"/>
          <w:szCs w:val="28"/>
        </w:rPr>
        <w:t>,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Забони те</w:t>
      </w:r>
      <w:r w:rsidRPr="0010212E">
        <w:rPr>
          <w:rFonts w:ascii="Cambria" w:hAnsi="Cambria" w:cs="Cambria"/>
          <w:bCs/>
          <w:color w:val="000000"/>
          <w:szCs w:val="28"/>
        </w:rPr>
        <w:t>ғ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чун</w:t>
      </w:r>
      <w:r w:rsidRPr="0010212E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.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нест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те</w:t>
      </w:r>
      <w:r w:rsidRPr="0010212E">
        <w:rPr>
          <w:rFonts w:ascii="Cambria" w:hAnsi="Cambria" w:cs="Cambria"/>
          <w:bCs/>
          <w:color w:val="000000"/>
          <w:szCs w:val="28"/>
        </w:rPr>
        <w:t>ғ</w:t>
      </w:r>
      <w:r w:rsidRPr="0010212E">
        <w:rPr>
          <w:rFonts w:cs="Times New Roman Tj"/>
          <w:bCs/>
          <w:color w:val="000000"/>
          <w:szCs w:val="28"/>
        </w:rPr>
        <w:t>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забон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те</w:t>
      </w:r>
      <w:r w:rsidRPr="0010212E">
        <w:rPr>
          <w:rFonts w:ascii="Cambria" w:hAnsi="Cambria" w:cs="Cambria"/>
          <w:bCs/>
          <w:color w:val="000000"/>
          <w:szCs w:val="28"/>
        </w:rPr>
        <w:t>ғ</w:t>
      </w:r>
      <w:r w:rsidRPr="0010212E">
        <w:rPr>
          <w:rFonts w:cs="Times New Roman Tj"/>
          <w:bCs/>
          <w:color w:val="000000"/>
          <w:szCs w:val="28"/>
        </w:rPr>
        <w:t>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алмос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те</w:t>
      </w:r>
      <w:r w:rsidRPr="0010212E">
        <w:rPr>
          <w:rFonts w:ascii="Cambria" w:hAnsi="Cambria" w:cs="Cambria"/>
          <w:bCs/>
          <w:color w:val="000000"/>
          <w:szCs w:val="28"/>
        </w:rPr>
        <w:t>ғ</w:t>
      </w:r>
      <w:r w:rsidRPr="0010212E">
        <w:rPr>
          <w:rFonts w:cs="Times New Roman Tj"/>
          <w:bCs/>
          <w:color w:val="000000"/>
          <w:szCs w:val="28"/>
        </w:rPr>
        <w:t>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буррон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те</w:t>
      </w:r>
      <w:r w:rsidRPr="0010212E">
        <w:rPr>
          <w:rFonts w:ascii="Cambria" w:hAnsi="Cambria" w:cs="Cambria"/>
          <w:bCs/>
          <w:color w:val="000000"/>
          <w:szCs w:val="28"/>
        </w:rPr>
        <w:t>ғ</w:t>
      </w:r>
      <w:r w:rsidRPr="0010212E">
        <w:rPr>
          <w:rFonts w:cs="Times New Roman Tj"/>
          <w:bCs/>
          <w:color w:val="000000"/>
          <w:szCs w:val="28"/>
        </w:rPr>
        <w:t>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хан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ар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теѓи тез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178</w:t>
      </w:r>
      <w:r>
        <w:rPr>
          <w:bCs/>
          <w:color w:val="000000"/>
          <w:szCs w:val="28"/>
        </w:rPr>
        <w:t>.</w:t>
      </w:r>
    </w:p>
    <w:p w:rsidR="00CD33CB" w:rsidRDefault="00CD33CB" w:rsidP="004F143C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Ибораи фразеологии "таги чашм кардан" чї маъно дорад</w:t>
      </w:r>
      <w:r>
        <w:rPr>
          <w:bCs/>
          <w:color w:val="000000"/>
          <w:szCs w:val="28"/>
        </w:rPr>
        <w:t>?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касеро чашм кардан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ба касе чашм расидан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касе ё чизеро бо зери чашм нигаристан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касе ё чизеро бо ма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саде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мадди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назар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гирифтан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ба касе дуру дароз нигоњ кардан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179</w:t>
      </w:r>
      <w:r>
        <w:rPr>
          <w:bCs/>
          <w:color w:val="000000"/>
          <w:szCs w:val="28"/>
        </w:rPr>
        <w:t>.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 xml:space="preserve">Ба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ойи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ну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та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ибораи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фразеологии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мувофи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гузошта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умларо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пурра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намоед</w:t>
      </w:r>
      <w:r w:rsidRPr="0010212E">
        <w:rPr>
          <w:bCs/>
          <w:color w:val="000000"/>
          <w:szCs w:val="28"/>
        </w:rPr>
        <w:t xml:space="preserve">: </w:t>
      </w:r>
      <w:r w:rsidRPr="0010212E">
        <w:rPr>
          <w:rFonts w:cs="Times New Roman Tj"/>
          <w:bCs/>
          <w:color w:val="000000"/>
          <w:szCs w:val="28"/>
        </w:rPr>
        <w:t>Мо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аз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амин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адар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ро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харо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от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ва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ташвиш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кашида</w:t>
      </w:r>
      <w:r w:rsidRPr="0010212E">
        <w:rPr>
          <w:bCs/>
          <w:color w:val="000000"/>
          <w:szCs w:val="28"/>
        </w:rPr>
        <w:t xml:space="preserve"> омада, магар </w:t>
      </w:r>
      <w:r>
        <w:rPr>
          <w:bCs/>
          <w:color w:val="000000"/>
          <w:szCs w:val="28"/>
        </w:rPr>
        <w:t>.</w:t>
      </w:r>
      <w:r w:rsidRPr="0010212E">
        <w:rPr>
          <w:bCs/>
          <w:color w:val="000000"/>
          <w:szCs w:val="28"/>
        </w:rPr>
        <w:t>, хол</w:t>
      </w:r>
      <w:r w:rsidRPr="0010212E">
        <w:rPr>
          <w:rFonts w:ascii="Cambria" w:hAnsi="Cambria" w:cs="Cambria"/>
          <w:bCs/>
          <w:color w:val="000000"/>
          <w:szCs w:val="28"/>
        </w:rPr>
        <w:t>ӣ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бармегардем</w:t>
      </w:r>
      <w:r w:rsidRPr="0010212E">
        <w:rPr>
          <w:bCs/>
          <w:color w:val="000000"/>
          <w:szCs w:val="28"/>
        </w:rPr>
        <w:t>? (</w:t>
      </w:r>
      <w:r w:rsidRPr="0010212E">
        <w:rPr>
          <w:rFonts w:cs="Times New Roman Tj"/>
          <w:bCs/>
          <w:color w:val="000000"/>
          <w:szCs w:val="28"/>
        </w:rPr>
        <w:t>С</w:t>
      </w:r>
      <w:r w:rsidRPr="0010212E">
        <w:rPr>
          <w:bCs/>
          <w:color w:val="000000"/>
          <w:szCs w:val="28"/>
        </w:rPr>
        <w:t xml:space="preserve">. </w:t>
      </w:r>
      <w:r w:rsidRPr="0010212E">
        <w:rPr>
          <w:rFonts w:cs="Times New Roman Tj"/>
          <w:bCs/>
          <w:color w:val="000000"/>
          <w:szCs w:val="28"/>
        </w:rPr>
        <w:t>Айн</w:t>
      </w:r>
      <w:r w:rsidRPr="0010212E">
        <w:rPr>
          <w:rFonts w:ascii="Cambria" w:hAnsi="Cambria" w:cs="Cambria"/>
          <w:bCs/>
          <w:color w:val="000000"/>
          <w:szCs w:val="28"/>
        </w:rPr>
        <w:t>ӣ</w:t>
      </w:r>
      <w:r>
        <w:rPr>
          <w:bCs/>
          <w:color w:val="000000"/>
          <w:szCs w:val="28"/>
        </w:rPr>
        <w:t xml:space="preserve">) 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бо дасти к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то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бо ду дасти адаб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ду даст дар бин</w:t>
      </w:r>
      <w:r w:rsidRPr="0010212E">
        <w:rPr>
          <w:rFonts w:ascii="Cambria" w:hAnsi="Cambria" w:cs="Cambria"/>
          <w:bCs/>
          <w:color w:val="000000"/>
          <w:szCs w:val="28"/>
        </w:rPr>
        <w:t>ӣ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бо дасту дили шуста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бо дастони баста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180</w:t>
      </w:r>
      <w:r>
        <w:rPr>
          <w:bCs/>
          <w:color w:val="000000"/>
          <w:szCs w:val="28"/>
        </w:rPr>
        <w:t>.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Дар љумлаи зайл чанд аломати вергул гузошта нашудааст?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i/>
          <w:iCs/>
          <w:color w:val="000000"/>
          <w:szCs w:val="28"/>
        </w:rPr>
        <w:t>Ба ша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рвандони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Ҷ</w:t>
      </w:r>
      <w:r w:rsidRPr="0010212E">
        <w:rPr>
          <w:rFonts w:cs="Times New Roman Tj"/>
          <w:bCs/>
          <w:i/>
          <w:iCs/>
          <w:color w:val="000000"/>
          <w:szCs w:val="28"/>
        </w:rPr>
        <w:t>ум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урии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То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ҷ</w:t>
      </w:r>
      <w:r w:rsidRPr="0010212E">
        <w:rPr>
          <w:rFonts w:cs="Times New Roman Tj"/>
          <w:bCs/>
          <w:i/>
          <w:iCs/>
          <w:color w:val="000000"/>
          <w:szCs w:val="28"/>
        </w:rPr>
        <w:t>икистон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сар</w:t>
      </w:r>
      <w:r w:rsidRPr="0010212E">
        <w:rPr>
          <w:bCs/>
          <w:i/>
          <w:iCs/>
          <w:color w:val="000000"/>
          <w:szCs w:val="28"/>
        </w:rPr>
        <w:t xml:space="preserve">фи назар аз миллат нажод 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ҷ</w:t>
      </w:r>
      <w:r w:rsidRPr="0010212E">
        <w:rPr>
          <w:rFonts w:cs="Times New Roman Tj"/>
          <w:bCs/>
          <w:i/>
          <w:iCs/>
          <w:color w:val="000000"/>
          <w:szCs w:val="28"/>
        </w:rPr>
        <w:t>инс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забон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эъти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қ</w:t>
      </w:r>
      <w:r w:rsidRPr="0010212E">
        <w:rPr>
          <w:rFonts w:cs="Times New Roman Tj"/>
          <w:bCs/>
          <w:i/>
          <w:iCs/>
          <w:color w:val="000000"/>
          <w:szCs w:val="28"/>
        </w:rPr>
        <w:t>оди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дин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ӣ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мав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қ</w:t>
      </w:r>
      <w:r w:rsidRPr="0010212E">
        <w:rPr>
          <w:rFonts w:cs="Times New Roman Tj"/>
          <w:bCs/>
          <w:i/>
          <w:iCs/>
          <w:color w:val="000000"/>
          <w:szCs w:val="28"/>
        </w:rPr>
        <w:t>еи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сиёс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ӣ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вазъи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и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ҷ</w:t>
      </w:r>
      <w:r w:rsidRPr="0010212E">
        <w:rPr>
          <w:rFonts w:cs="Times New Roman Tj"/>
          <w:bCs/>
          <w:i/>
          <w:iCs/>
          <w:color w:val="000000"/>
          <w:szCs w:val="28"/>
        </w:rPr>
        <w:t>тимо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ӣ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ва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молу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мулк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у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қ</w:t>
      </w:r>
      <w:r w:rsidRPr="0010212E">
        <w:rPr>
          <w:rFonts w:cs="Times New Roman Tj"/>
          <w:bCs/>
          <w:i/>
          <w:iCs/>
          <w:color w:val="000000"/>
          <w:szCs w:val="28"/>
        </w:rPr>
        <w:t>у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қ</w:t>
      </w:r>
      <w:r w:rsidRPr="0010212E">
        <w:rPr>
          <w:rFonts w:cs="Times New Roman Tj"/>
          <w:bCs/>
          <w:i/>
          <w:iCs/>
          <w:color w:val="000000"/>
          <w:szCs w:val="28"/>
        </w:rPr>
        <w:t>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та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сил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кафолат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дода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мешавад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3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5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6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7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8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181</w:t>
      </w:r>
      <w:r>
        <w:rPr>
          <w:bCs/>
          <w:color w:val="000000"/>
          <w:szCs w:val="28"/>
        </w:rPr>
        <w:t>.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Дар матни зер кадом аломатњои китобат гузошта нашудаанд?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i/>
          <w:iCs/>
          <w:color w:val="000000"/>
          <w:szCs w:val="28"/>
        </w:rPr>
        <w:t>Дар он омадааст</w:t>
      </w:r>
      <w:r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Ғ</w:t>
      </w:r>
      <w:r w:rsidRPr="0010212E">
        <w:rPr>
          <w:rFonts w:cs="Times New Roman Tj"/>
          <w:bCs/>
          <w:i/>
          <w:iCs/>
          <w:color w:val="000000"/>
          <w:szCs w:val="28"/>
        </w:rPr>
        <w:t>олибони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ҷ</w:t>
      </w:r>
      <w:r w:rsidRPr="0010212E">
        <w:rPr>
          <w:rFonts w:cs="Times New Roman Tj"/>
          <w:bCs/>
          <w:i/>
          <w:iCs/>
          <w:color w:val="000000"/>
          <w:szCs w:val="28"/>
        </w:rPr>
        <w:t>ой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ои</w:t>
      </w:r>
      <w:r w:rsidRPr="0010212E">
        <w:rPr>
          <w:bCs/>
          <w:i/>
          <w:iCs/>
          <w:color w:val="000000"/>
          <w:szCs w:val="28"/>
        </w:rPr>
        <w:t xml:space="preserve"> якуми даври чорум (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ҷ</w:t>
      </w:r>
      <w:r w:rsidRPr="0010212E">
        <w:rPr>
          <w:rFonts w:cs="Times New Roman Tj"/>
          <w:bCs/>
          <w:i/>
          <w:iCs/>
          <w:color w:val="000000"/>
          <w:szCs w:val="28"/>
        </w:rPr>
        <w:t>ум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урияв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ӣ</w:t>
      </w:r>
      <w:r>
        <w:rPr>
          <w:bCs/>
          <w:i/>
          <w:iCs/>
          <w:color w:val="000000"/>
          <w:szCs w:val="28"/>
        </w:rPr>
        <w:t xml:space="preserve">) </w:t>
      </w:r>
      <w:r w:rsidRPr="0010212E">
        <w:rPr>
          <w:bCs/>
          <w:i/>
          <w:iCs/>
          <w:color w:val="000000"/>
          <w:szCs w:val="28"/>
        </w:rPr>
        <w:t>-</w:t>
      </w:r>
      <w:r w:rsidRPr="0010212E">
        <w:rPr>
          <w:rFonts w:cs="Times New Roman Tj"/>
          <w:bCs/>
          <w:i/>
          <w:iCs/>
          <w:color w:val="000000"/>
          <w:szCs w:val="28"/>
        </w:rPr>
        <w:t>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Олимпиада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дар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сурати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ба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даст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овардани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хол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ои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муайянгардида</w:t>
      </w:r>
      <w:r w:rsidRPr="0010212E">
        <w:rPr>
          <w:bCs/>
          <w:i/>
          <w:iCs/>
          <w:color w:val="000000"/>
          <w:szCs w:val="28"/>
        </w:rPr>
        <w:t xml:space="preserve"> (</w:t>
      </w:r>
      <w:r w:rsidRPr="0010212E">
        <w:rPr>
          <w:rFonts w:cs="Times New Roman Tj"/>
          <w:bCs/>
          <w:i/>
          <w:iCs/>
          <w:color w:val="000000"/>
          <w:szCs w:val="28"/>
        </w:rPr>
        <w:t>аз</w:t>
      </w:r>
      <w:r w:rsidRPr="0010212E">
        <w:rPr>
          <w:bCs/>
          <w:i/>
          <w:iCs/>
          <w:color w:val="000000"/>
          <w:szCs w:val="28"/>
        </w:rPr>
        <w:t xml:space="preserve"> 90 </w:t>
      </w:r>
      <w:r w:rsidRPr="0010212E">
        <w:rPr>
          <w:rFonts w:cs="Times New Roman Tj"/>
          <w:bCs/>
          <w:i/>
          <w:iCs/>
          <w:color w:val="000000"/>
          <w:szCs w:val="28"/>
        </w:rPr>
        <w:t>то</w:t>
      </w:r>
      <w:r w:rsidRPr="0010212E">
        <w:rPr>
          <w:bCs/>
          <w:i/>
          <w:iCs/>
          <w:color w:val="000000"/>
          <w:szCs w:val="28"/>
        </w:rPr>
        <w:t xml:space="preserve"> 100 </w:t>
      </w:r>
      <w:r w:rsidRPr="0010212E">
        <w:rPr>
          <w:rFonts w:cs="Times New Roman Tj"/>
          <w:bCs/>
          <w:i/>
          <w:iCs/>
          <w:color w:val="000000"/>
          <w:szCs w:val="28"/>
        </w:rPr>
        <w:t>хол</w:t>
      </w:r>
      <w:r>
        <w:rPr>
          <w:bCs/>
          <w:i/>
          <w:iCs/>
          <w:color w:val="000000"/>
          <w:szCs w:val="28"/>
        </w:rPr>
        <w:t xml:space="preserve">) </w:t>
      </w:r>
      <w:r w:rsidRPr="0010212E">
        <w:rPr>
          <w:rFonts w:cs="Times New Roman Tj"/>
          <w:bCs/>
          <w:i/>
          <w:iCs/>
          <w:color w:val="000000"/>
          <w:szCs w:val="28"/>
        </w:rPr>
        <w:t>бо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ту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фа</w:t>
      </w:r>
      <w:r w:rsidRPr="0010212E">
        <w:rPr>
          <w:bCs/>
          <w:i/>
          <w:iCs/>
          <w:color w:val="000000"/>
          <w:szCs w:val="28"/>
        </w:rPr>
        <w:t xml:space="preserve">, </w:t>
      </w:r>
      <w:r w:rsidRPr="0010212E">
        <w:rPr>
          <w:rFonts w:cs="Times New Roman Tj"/>
          <w:bCs/>
          <w:i/>
          <w:iCs/>
          <w:color w:val="000000"/>
          <w:szCs w:val="28"/>
        </w:rPr>
        <w:t>медал</w:t>
      </w:r>
      <w:r w:rsidRPr="0010212E">
        <w:rPr>
          <w:bCs/>
          <w:i/>
          <w:iCs/>
          <w:color w:val="000000"/>
          <w:szCs w:val="28"/>
        </w:rPr>
        <w:t xml:space="preserve">, </w:t>
      </w:r>
      <w:r w:rsidRPr="0010212E">
        <w:rPr>
          <w:rFonts w:cs="Times New Roman Tj"/>
          <w:bCs/>
          <w:i/>
          <w:iCs/>
          <w:color w:val="000000"/>
          <w:szCs w:val="28"/>
        </w:rPr>
        <w:t>Ифтихорнома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ва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Тавсияномаи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Вазорати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маориф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ва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илми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Ҷ</w:t>
      </w:r>
      <w:r w:rsidRPr="0010212E">
        <w:rPr>
          <w:rFonts w:cs="Times New Roman Tj"/>
          <w:bCs/>
          <w:i/>
          <w:iCs/>
          <w:color w:val="000000"/>
          <w:szCs w:val="28"/>
        </w:rPr>
        <w:t>ум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урии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То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ҷ</w:t>
      </w:r>
      <w:r w:rsidRPr="0010212E">
        <w:rPr>
          <w:rFonts w:cs="Times New Roman Tj"/>
          <w:bCs/>
          <w:i/>
          <w:iCs/>
          <w:color w:val="000000"/>
          <w:szCs w:val="28"/>
        </w:rPr>
        <w:t>икистон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сарфароз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гашта</w:t>
      </w:r>
      <w:r w:rsidRPr="0010212E">
        <w:rPr>
          <w:bCs/>
          <w:i/>
          <w:iCs/>
          <w:color w:val="000000"/>
          <w:szCs w:val="28"/>
        </w:rPr>
        <w:t xml:space="preserve">, </w:t>
      </w:r>
      <w:r w:rsidRPr="0010212E">
        <w:rPr>
          <w:rFonts w:cs="Times New Roman Tj"/>
          <w:bCs/>
          <w:i/>
          <w:iCs/>
          <w:color w:val="000000"/>
          <w:szCs w:val="28"/>
        </w:rPr>
        <w:t>ба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муассиса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ои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та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силоти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олии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касб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ӣ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дар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с</w:t>
      </w:r>
      <w:r w:rsidRPr="0010212E">
        <w:rPr>
          <w:bCs/>
          <w:i/>
          <w:iCs/>
          <w:color w:val="000000"/>
          <w:szCs w:val="28"/>
        </w:rPr>
        <w:t>урати мувофи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қ</w:t>
      </w:r>
      <w:r w:rsidRPr="0010212E">
        <w:rPr>
          <w:rFonts w:cs="Times New Roman Tj"/>
          <w:bCs/>
          <w:i/>
          <w:iCs/>
          <w:color w:val="000000"/>
          <w:szCs w:val="28"/>
        </w:rPr>
        <w:t>ат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кардани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фан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ба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ихтисос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ба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тари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қ</w:t>
      </w:r>
      <w:r w:rsidRPr="0010212E">
        <w:rPr>
          <w:rFonts w:cs="Times New Roman Tj"/>
          <w:bCs/>
          <w:i/>
          <w:iCs/>
          <w:color w:val="000000"/>
          <w:szCs w:val="28"/>
        </w:rPr>
        <w:t>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су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бат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қ</w:t>
      </w:r>
      <w:r w:rsidRPr="0010212E">
        <w:rPr>
          <w:rFonts w:cs="Times New Roman Tj"/>
          <w:bCs/>
          <w:i/>
          <w:iCs/>
          <w:color w:val="000000"/>
          <w:szCs w:val="28"/>
        </w:rPr>
        <w:t>абул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карда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мешаванд</w:t>
      </w:r>
      <w:r>
        <w:rPr>
          <w:bCs/>
          <w:color w:val="000000"/>
          <w:szCs w:val="28"/>
        </w:rPr>
        <w:t>.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нуќта, нуќтавергул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савол, хитоб,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баён, хитоб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се нуќта, савол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баён, нохунак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182</w:t>
      </w:r>
      <w:r>
        <w:rPr>
          <w:bCs/>
          <w:color w:val="000000"/>
          <w:szCs w:val="28"/>
        </w:rPr>
        <w:t>.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Кадом аломати китобатї сарфи назар шудааст?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i/>
          <w:iCs/>
          <w:color w:val="000000"/>
          <w:szCs w:val="28"/>
        </w:rPr>
        <w:t>Дар ша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ри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К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ӯ</w:t>
      </w:r>
      <w:r w:rsidRPr="0010212E">
        <w:rPr>
          <w:rFonts w:cs="Times New Roman Tj"/>
          <w:bCs/>
          <w:i/>
          <w:iCs/>
          <w:color w:val="000000"/>
          <w:szCs w:val="28"/>
        </w:rPr>
        <w:t>лоб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бахшида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ба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Р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ӯ</w:t>
      </w:r>
      <w:r w:rsidRPr="0010212E">
        <w:rPr>
          <w:rFonts w:cs="Times New Roman Tj"/>
          <w:bCs/>
          <w:i/>
          <w:iCs/>
          <w:color w:val="000000"/>
          <w:szCs w:val="28"/>
        </w:rPr>
        <w:t>зи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Ва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дати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милл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ӣ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дар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мавз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ӯ</w:t>
      </w:r>
      <w:r w:rsidRPr="0010212E">
        <w:rPr>
          <w:rFonts w:cs="Times New Roman Tj"/>
          <w:bCs/>
          <w:i/>
          <w:iCs/>
          <w:color w:val="000000"/>
          <w:szCs w:val="28"/>
        </w:rPr>
        <w:t>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На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қ</w:t>
      </w:r>
      <w:r w:rsidRPr="0010212E">
        <w:rPr>
          <w:rFonts w:cs="Times New Roman Tj"/>
          <w:bCs/>
          <w:i/>
          <w:iCs/>
          <w:color w:val="000000"/>
          <w:szCs w:val="28"/>
        </w:rPr>
        <w:t>ши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ҷ</w:t>
      </w:r>
      <w:r w:rsidRPr="0010212E">
        <w:rPr>
          <w:rFonts w:cs="Times New Roman Tj"/>
          <w:bCs/>
          <w:i/>
          <w:iCs/>
          <w:color w:val="000000"/>
          <w:szCs w:val="28"/>
        </w:rPr>
        <w:t>авонон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дар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тар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ғ</w:t>
      </w:r>
      <w:r w:rsidRPr="0010212E">
        <w:rPr>
          <w:rFonts w:cs="Times New Roman Tj"/>
          <w:bCs/>
          <w:i/>
          <w:iCs/>
          <w:color w:val="000000"/>
          <w:szCs w:val="28"/>
        </w:rPr>
        <w:t>иби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фар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анги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милл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ӣ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ва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ма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кум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намудани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зу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уроти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бегонапараст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ӣ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дар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ҷ</w:t>
      </w:r>
      <w:r w:rsidRPr="0010212E">
        <w:rPr>
          <w:rFonts w:cs="Times New Roman Tj"/>
          <w:bCs/>
          <w:i/>
          <w:iCs/>
          <w:color w:val="000000"/>
          <w:szCs w:val="28"/>
        </w:rPr>
        <w:t>омеа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машварат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баргузор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гардид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вергул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баён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савол</w:t>
      </w:r>
      <w:r>
        <w:rPr>
          <w:bCs/>
          <w:color w:val="000000"/>
          <w:szCs w:val="28"/>
        </w:rPr>
        <w:t>;</w:t>
      </w:r>
    </w:p>
    <w:p w:rsidR="00CD33CB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нуќта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80789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  <w:lang w:val="en-US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нохунак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183</w:t>
      </w:r>
      <w:r>
        <w:rPr>
          <w:bCs/>
          <w:color w:val="000000"/>
          <w:szCs w:val="28"/>
        </w:rPr>
        <w:t>.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rFonts w:cs="Times New Roman Tj"/>
          <w:bCs/>
          <w:color w:val="000000"/>
          <w:szCs w:val="28"/>
        </w:rPr>
        <w:t>Имлои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исм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шумораи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ми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дорї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кадом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банд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дуруст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аст</w:t>
      </w:r>
      <w:r w:rsidRPr="0010212E">
        <w:rPr>
          <w:bCs/>
          <w:color w:val="000000"/>
          <w:szCs w:val="28"/>
        </w:rPr>
        <w:t>?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пан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итоб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азор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хонанда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пан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итобон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азор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хонандагон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пан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китоб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азор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хонанда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пан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китоб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азор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хонандагон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панљ кутубон, њазор хонандањо</w:t>
      </w:r>
      <w:r>
        <w:rPr>
          <w:bCs/>
          <w:color w:val="000000"/>
          <w:szCs w:val="28"/>
        </w:rPr>
        <w:t>;</w:t>
      </w:r>
      <w:bookmarkStart w:id="1" w:name="bookmark43"/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184</w:t>
      </w:r>
      <w:r>
        <w:rPr>
          <w:bCs/>
          <w:color w:val="000000"/>
          <w:szCs w:val="28"/>
        </w:rPr>
        <w:t>.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Дар кадом сатр исм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шакли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амъ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нодуруст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дода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шудаанд</w:t>
      </w:r>
      <w:r w:rsidRPr="0010212E">
        <w:rPr>
          <w:bCs/>
          <w:color w:val="000000"/>
          <w:szCs w:val="28"/>
        </w:rPr>
        <w:t>?</w:t>
      </w:r>
      <w:bookmarkEnd w:id="1"/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бибиён,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офизон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навозандагон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айвонот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наботот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мева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от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мардумон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одамон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кормандон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бо</w:t>
      </w:r>
      <w:r w:rsidRPr="0010212E">
        <w:rPr>
          <w:rFonts w:ascii="Cambria" w:hAnsi="Cambria" w:cs="Cambria"/>
          <w:bCs/>
          <w:color w:val="000000"/>
          <w:szCs w:val="28"/>
        </w:rPr>
        <w:t>ғ</w:t>
      </w:r>
      <w:r w:rsidRPr="0010212E">
        <w:rPr>
          <w:rFonts w:cs="Times New Roman Tj"/>
          <w:bCs/>
          <w:color w:val="000000"/>
          <w:szCs w:val="28"/>
        </w:rPr>
        <w:t>он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гулон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макотиб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мардон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занон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коргарон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185</w:t>
      </w:r>
      <w:r>
        <w:rPr>
          <w:bCs/>
          <w:color w:val="000000"/>
          <w:szCs w:val="28"/>
        </w:rPr>
        <w:t>.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 xml:space="preserve">Бандаки хабарии </w:t>
      </w:r>
      <w:r w:rsidRPr="0010212E">
        <w:rPr>
          <w:b/>
          <w:bCs/>
          <w:color w:val="000000"/>
          <w:szCs w:val="28"/>
        </w:rPr>
        <w:t>аст</w:t>
      </w:r>
      <w:r w:rsidRPr="0010212E">
        <w:rPr>
          <w:bCs/>
          <w:color w:val="000000"/>
          <w:szCs w:val="28"/>
        </w:rPr>
        <w:t xml:space="preserve"> дар кадом банди љавобњо аз рўйи имло дуруст омадааст: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доноаст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нуњаст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беќарор аст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дида аст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рафта аст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186</w:t>
      </w:r>
      <w:r>
        <w:rPr>
          <w:bCs/>
          <w:color w:val="000000"/>
          <w:szCs w:val="28"/>
        </w:rPr>
        <w:t>.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Дар кадом сатр имлои шумора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дуруст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нест</w:t>
      </w:r>
      <w:r>
        <w:rPr>
          <w:bCs/>
          <w:color w:val="000000"/>
          <w:szCs w:val="28"/>
        </w:rPr>
        <w:t>?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як-ду, се-чор, пан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>-</w:t>
      </w:r>
      <w:r w:rsidRPr="0010212E">
        <w:rPr>
          <w:rFonts w:cs="Times New Roman Tj"/>
          <w:bCs/>
          <w:color w:val="000000"/>
          <w:szCs w:val="28"/>
        </w:rPr>
        <w:t>да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да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bCs/>
          <w:color w:val="000000"/>
          <w:szCs w:val="28"/>
        </w:rPr>
        <w:t>-</w:t>
      </w:r>
      <w:r w:rsidRPr="0010212E">
        <w:rPr>
          <w:rFonts w:cs="Times New Roman Tj"/>
          <w:bCs/>
          <w:color w:val="000000"/>
          <w:szCs w:val="28"/>
        </w:rPr>
        <w:t>бист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пан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о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афтот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аштот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нават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сеяк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чоряк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шашяк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аз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пан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ду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ду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дона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китоб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як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даста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гул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ду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нафар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дониш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ў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панљ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сар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буз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ду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бех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нињол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се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нафар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донишљў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187</w:t>
      </w:r>
      <w:r>
        <w:rPr>
          <w:bCs/>
          <w:color w:val="000000"/>
          <w:szCs w:val="28"/>
        </w:rPr>
        <w:t>.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Дар кадом сатр имлои нумератив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дуруст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нест</w:t>
      </w:r>
      <w:r>
        <w:rPr>
          <w:bCs/>
          <w:color w:val="000000"/>
          <w:szCs w:val="28"/>
        </w:rPr>
        <w:t>?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як-ду бех ни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ол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се</w:t>
      </w:r>
      <w:r w:rsidRPr="0010212E">
        <w:rPr>
          <w:bCs/>
          <w:color w:val="000000"/>
          <w:szCs w:val="28"/>
        </w:rPr>
        <w:t>-</w:t>
      </w:r>
      <w:r w:rsidRPr="0010212E">
        <w:rPr>
          <w:rFonts w:cs="Times New Roman Tj"/>
          <w:bCs/>
          <w:color w:val="000000"/>
          <w:szCs w:val="28"/>
        </w:rPr>
        <w:t>чор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дона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чорма</w:t>
      </w:r>
      <w:r w:rsidRPr="0010212E">
        <w:rPr>
          <w:rFonts w:ascii="Cambria" w:hAnsi="Cambria" w:cs="Cambria"/>
          <w:bCs/>
          <w:color w:val="000000"/>
          <w:szCs w:val="28"/>
        </w:rPr>
        <w:t>ғ</w:t>
      </w:r>
      <w:r w:rsidRPr="0010212E">
        <w:rPr>
          <w:rFonts w:cs="Times New Roman Tj"/>
          <w:bCs/>
          <w:color w:val="000000"/>
          <w:szCs w:val="28"/>
        </w:rPr>
        <w:t>з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ду</w:t>
      </w:r>
      <w:r w:rsidRPr="0010212E">
        <w:rPr>
          <w:bCs/>
          <w:color w:val="000000"/>
          <w:szCs w:val="28"/>
        </w:rPr>
        <w:t>-</w:t>
      </w:r>
      <w:r w:rsidRPr="0010212E">
        <w:rPr>
          <w:rFonts w:cs="Times New Roman Tj"/>
          <w:bCs/>
          <w:color w:val="000000"/>
          <w:szCs w:val="28"/>
        </w:rPr>
        <w:t>се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дарза</w:t>
      </w:r>
      <w:r w:rsidRPr="0010212E">
        <w:rPr>
          <w:bCs/>
          <w:color w:val="000000"/>
          <w:szCs w:val="28"/>
        </w:rPr>
        <w:t xml:space="preserve"> алаф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3-то дарвоза, 4-то 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авлї</w:t>
      </w:r>
      <w:r w:rsidRPr="0010212E">
        <w:rPr>
          <w:bCs/>
          <w:color w:val="000000"/>
          <w:szCs w:val="28"/>
        </w:rPr>
        <w:t>, 5-</w:t>
      </w:r>
      <w:r w:rsidRPr="0010212E">
        <w:rPr>
          <w:rFonts w:cs="Times New Roman Tj"/>
          <w:bCs/>
          <w:color w:val="000000"/>
          <w:szCs w:val="28"/>
        </w:rPr>
        <w:t>то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бустонсаро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якто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китобхона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пан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о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у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ду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нафар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корманд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дусад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нусха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ма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алла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ду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дона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китоб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як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даста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гул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ду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нафар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дониш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уён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панљ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сар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буз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ду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бех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нињол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се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нафар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донишљў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188</w:t>
      </w:r>
      <w:r>
        <w:rPr>
          <w:bCs/>
          <w:color w:val="000000"/>
          <w:szCs w:val="28"/>
        </w:rPr>
        <w:t>.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Кадом ибора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ғ</w:t>
      </w:r>
      <w:r w:rsidRPr="0010212E">
        <w:rPr>
          <w:rFonts w:cs="Times New Roman Tj"/>
          <w:bCs/>
          <w:color w:val="000000"/>
          <w:szCs w:val="28"/>
        </w:rPr>
        <w:t>алат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нав</w:t>
      </w:r>
      <w:r w:rsidRPr="0010212E">
        <w:rPr>
          <w:bCs/>
          <w:color w:val="000000"/>
          <w:szCs w:val="28"/>
        </w:rPr>
        <w:t>ишта шудаанд</w:t>
      </w:r>
      <w:r>
        <w:rPr>
          <w:bCs/>
          <w:color w:val="000000"/>
          <w:szCs w:val="28"/>
        </w:rPr>
        <w:t>?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ба бо</w:t>
      </w:r>
      <w:r w:rsidRPr="0010212E">
        <w:rPr>
          <w:rFonts w:ascii="Cambria" w:hAnsi="Cambria" w:cs="Cambria"/>
          <w:bCs/>
          <w:color w:val="000000"/>
          <w:szCs w:val="28"/>
        </w:rPr>
        <w:t>ғ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баромадан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корро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и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ро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кардан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бо</w:t>
      </w:r>
      <w:r w:rsidRPr="0010212E">
        <w:rPr>
          <w:rFonts w:ascii="Cambria" w:hAnsi="Cambria" w:cs="Cambria"/>
          <w:bCs/>
          <w:color w:val="000000"/>
          <w:szCs w:val="28"/>
        </w:rPr>
        <w:t>ғ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сайр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кардан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гулзор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тамошо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кардан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"</w:t>
      </w:r>
      <w:r w:rsidRPr="0010212E">
        <w:rPr>
          <w:rFonts w:cs="Times New Roman Tj"/>
          <w:bCs/>
          <w:color w:val="000000"/>
          <w:szCs w:val="28"/>
        </w:rPr>
        <w:t>Садои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Осиё</w:t>
      </w:r>
      <w:r w:rsidRPr="0010212E">
        <w:rPr>
          <w:bCs/>
          <w:color w:val="000000"/>
          <w:szCs w:val="28"/>
        </w:rPr>
        <w:t>", "</w:t>
      </w:r>
      <w:r w:rsidRPr="0010212E">
        <w:rPr>
          <w:rFonts w:cs="Times New Roman Tj"/>
          <w:bCs/>
          <w:color w:val="000000"/>
          <w:szCs w:val="28"/>
        </w:rPr>
        <w:t>Писари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Ватан</w:t>
      </w:r>
      <w:r w:rsidRPr="0010212E">
        <w:rPr>
          <w:bCs/>
          <w:color w:val="000000"/>
          <w:szCs w:val="28"/>
        </w:rPr>
        <w:t>"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бе</w:t>
      </w:r>
      <w:r w:rsidRPr="0010212E">
        <w:rPr>
          <w:rFonts w:ascii="Cambria" w:hAnsi="Cambria" w:cs="Cambria"/>
          <w:bCs/>
          <w:color w:val="000000"/>
          <w:szCs w:val="28"/>
        </w:rPr>
        <w:t>ғ</w:t>
      </w:r>
      <w:r w:rsidRPr="0010212E">
        <w:rPr>
          <w:rFonts w:cs="Times New Roman Tj"/>
          <w:bCs/>
          <w:color w:val="000000"/>
          <w:szCs w:val="28"/>
        </w:rPr>
        <w:t>араз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панд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инсоф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кардан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дар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сањро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чаридан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аз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кор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омадан</w:t>
      </w:r>
      <w:r>
        <w:rPr>
          <w:bCs/>
          <w:color w:val="000000"/>
          <w:szCs w:val="28"/>
        </w:rPr>
        <w:t>;</w:t>
      </w:r>
      <w:bookmarkStart w:id="2" w:name="bookmark90"/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189</w:t>
      </w:r>
      <w:r>
        <w:rPr>
          <w:bCs/>
          <w:color w:val="000000"/>
          <w:szCs w:val="28"/>
        </w:rPr>
        <w:t>.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умларо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пурра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кунед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ки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хабар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аз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р</w:t>
      </w:r>
      <w:r w:rsidRPr="0010212E">
        <w:rPr>
          <w:rFonts w:ascii="Cambria" w:hAnsi="Cambria" w:cs="Cambria"/>
          <w:bCs/>
          <w:color w:val="000000"/>
          <w:szCs w:val="28"/>
        </w:rPr>
        <w:t>ӯ</w:t>
      </w:r>
      <w:r w:rsidRPr="0010212E">
        <w:rPr>
          <w:rFonts w:cs="Times New Roman Tj"/>
          <w:bCs/>
          <w:color w:val="000000"/>
          <w:szCs w:val="28"/>
        </w:rPr>
        <w:t>йи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замон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му</w:t>
      </w:r>
      <w:r w:rsidRPr="0010212E">
        <w:rPr>
          <w:bCs/>
          <w:color w:val="000000"/>
          <w:szCs w:val="28"/>
        </w:rPr>
        <w:t>бтадо мувофи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ат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намояд</w:t>
      </w:r>
      <w:r w:rsidRPr="0010212E">
        <w:rPr>
          <w:bCs/>
          <w:color w:val="000000"/>
          <w:szCs w:val="28"/>
        </w:rPr>
        <w:t>:</w:t>
      </w:r>
      <w:bookmarkEnd w:id="2"/>
    </w:p>
    <w:p w:rsidR="00CD33CB" w:rsidRDefault="00CD33CB" w:rsidP="00DC4323">
      <w:pPr>
        <w:pStyle w:val="BodyText"/>
        <w:ind w:left="142"/>
        <w:rPr>
          <w:bCs/>
          <w:i/>
          <w:iCs/>
          <w:color w:val="000000"/>
          <w:szCs w:val="28"/>
        </w:rPr>
      </w:pPr>
      <w:r w:rsidRPr="0010212E">
        <w:rPr>
          <w:bCs/>
          <w:i/>
          <w:iCs/>
          <w:color w:val="000000"/>
          <w:szCs w:val="28"/>
        </w:rPr>
        <w:t xml:space="preserve">Соли 1980 дар мавзеи 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Қ</w:t>
      </w:r>
      <w:r w:rsidRPr="0010212E">
        <w:rPr>
          <w:rFonts w:cs="Times New Roman Tj"/>
          <w:bCs/>
          <w:i/>
          <w:iCs/>
          <w:color w:val="000000"/>
          <w:szCs w:val="28"/>
        </w:rPr>
        <w:t>арияи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Болои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ша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ри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Душанбе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му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ҷ</w:t>
      </w:r>
      <w:r w:rsidRPr="0010212E">
        <w:rPr>
          <w:rFonts w:cs="Times New Roman Tj"/>
          <w:bCs/>
          <w:i/>
          <w:iCs/>
          <w:color w:val="000000"/>
          <w:szCs w:val="28"/>
        </w:rPr>
        <w:t>ассамаи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Аб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ӯ</w:t>
      </w:r>
      <w:r w:rsidRPr="0010212E">
        <w:rPr>
          <w:rFonts w:cs="Times New Roman Tj"/>
          <w:bCs/>
          <w:i/>
          <w:iCs/>
          <w:color w:val="000000"/>
          <w:szCs w:val="28"/>
        </w:rPr>
        <w:t>ал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ӣ</w:t>
      </w:r>
      <w:r w:rsidRPr="0010212E">
        <w:rPr>
          <w:rFonts w:cs="Times New Roman Tj"/>
          <w:bCs/>
          <w:i/>
          <w:iCs/>
          <w:color w:val="000000"/>
          <w:szCs w:val="28"/>
        </w:rPr>
        <w:t>ибни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Сино</w:t>
      </w:r>
      <w:r w:rsidRPr="0010212E">
        <w:rPr>
          <w:bCs/>
          <w:i/>
          <w:iCs/>
          <w:color w:val="000000"/>
          <w:szCs w:val="28"/>
        </w:rPr>
        <w:t xml:space="preserve"> </w:t>
      </w:r>
      <w:r>
        <w:rPr>
          <w:bCs/>
          <w:i/>
          <w:iCs/>
          <w:color w:val="000000"/>
          <w:szCs w:val="28"/>
        </w:rPr>
        <w:t>.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омат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меафрохт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омат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меафрохтааст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омат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афрохт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омат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хо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ад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афрохт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ќомат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афрохта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истодааст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190</w:t>
      </w:r>
      <w:r>
        <w:rPr>
          <w:bCs/>
          <w:color w:val="000000"/>
          <w:szCs w:val="28"/>
        </w:rPr>
        <w:t>.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Дар љумла кадом аломатњои китобатї гузошта нашудаанд?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i/>
          <w:iCs/>
          <w:color w:val="000000"/>
          <w:szCs w:val="28"/>
        </w:rPr>
        <w:t>Шо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нома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асарест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ки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Фирдавс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ӣ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ба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воситаи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он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таърихи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чандинасраи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гузаштаи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хал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қ</w:t>
      </w:r>
      <w:r w:rsidRPr="0010212E">
        <w:rPr>
          <w:rFonts w:cs="Times New Roman Tj"/>
          <w:bCs/>
          <w:i/>
          <w:iCs/>
          <w:color w:val="000000"/>
          <w:szCs w:val="28"/>
        </w:rPr>
        <w:t>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моро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зинда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кардааст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нуќтавергул ва тире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нимтире ва баён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савол ва хитоб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хитоб ва нохунак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нохунак ва вергул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191</w:t>
      </w:r>
      <w:r>
        <w:rPr>
          <w:bCs/>
          <w:color w:val="000000"/>
          <w:szCs w:val="28"/>
        </w:rPr>
        <w:t>.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Дар ин мисраи Фирдавсї кадом аломатњои китобатї афтидаанд?</w:t>
      </w:r>
    </w:p>
    <w:p w:rsidR="00CD33CB" w:rsidRDefault="00CD33CB" w:rsidP="00DC4323">
      <w:pPr>
        <w:pStyle w:val="BodyText"/>
        <w:ind w:left="142"/>
        <w:rPr>
          <w:bCs/>
          <w:i/>
          <w:iCs/>
          <w:color w:val="000000"/>
          <w:szCs w:val="28"/>
        </w:rPr>
      </w:pPr>
      <w:r w:rsidRPr="0010212E">
        <w:rPr>
          <w:bCs/>
          <w:i/>
          <w:iCs/>
          <w:color w:val="000000"/>
          <w:szCs w:val="28"/>
        </w:rPr>
        <w:t>Нига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кун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бад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ин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лашкари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номдор</w:t>
      </w:r>
      <w:r w:rsidRPr="0010212E">
        <w:rPr>
          <w:bCs/>
          <w:i/>
          <w:iCs/>
          <w:color w:val="000000"/>
          <w:szCs w:val="28"/>
        </w:rPr>
        <w:t xml:space="preserve"> </w:t>
      </w:r>
      <w:r>
        <w:rPr>
          <w:bCs/>
          <w:i/>
          <w:i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нуќтавергул ва тире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нимтире ва баён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савол ва хитоб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хитоб ва нохунак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нимтире ва се нуќта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192</w:t>
      </w:r>
      <w:r>
        <w:rPr>
          <w:bCs/>
          <w:color w:val="000000"/>
          <w:szCs w:val="28"/>
        </w:rPr>
        <w:t>.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Дар ин байти устод Айнї кадом аломати китобатї афтидааст?</w:t>
      </w:r>
    </w:p>
    <w:p w:rsidR="00CD33CB" w:rsidRPr="0010212E" w:rsidRDefault="00CD33CB" w:rsidP="00DC4323">
      <w:pPr>
        <w:pStyle w:val="BodyText"/>
        <w:ind w:left="142"/>
        <w:rPr>
          <w:bCs/>
          <w:i/>
          <w:iCs/>
          <w:color w:val="000000"/>
          <w:szCs w:val="28"/>
        </w:rPr>
      </w:pPr>
      <w:r w:rsidRPr="0010212E">
        <w:rPr>
          <w:bCs/>
          <w:i/>
          <w:iCs/>
          <w:color w:val="000000"/>
          <w:szCs w:val="28"/>
        </w:rPr>
        <w:t>Муждагон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ӣ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ди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ед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эй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фа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қ</w:t>
      </w:r>
      <w:r w:rsidRPr="0010212E">
        <w:rPr>
          <w:rFonts w:cs="Times New Roman Tj"/>
          <w:bCs/>
          <w:i/>
          <w:iCs/>
          <w:color w:val="000000"/>
          <w:szCs w:val="28"/>
        </w:rPr>
        <w:t>ирон</w:t>
      </w:r>
    </w:p>
    <w:p w:rsidR="00CD33CB" w:rsidRDefault="00CD33CB" w:rsidP="00DC4323">
      <w:pPr>
        <w:pStyle w:val="BodyText"/>
        <w:ind w:left="142"/>
        <w:rPr>
          <w:bCs/>
          <w:i/>
          <w:iCs/>
          <w:color w:val="000000"/>
          <w:szCs w:val="28"/>
        </w:rPr>
      </w:pPr>
      <w:r w:rsidRPr="0010212E">
        <w:rPr>
          <w:bCs/>
          <w:i/>
          <w:iCs/>
          <w:color w:val="000000"/>
          <w:szCs w:val="28"/>
        </w:rPr>
        <w:t xml:space="preserve">Дар 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ҷ</w:t>
      </w:r>
      <w:r w:rsidRPr="0010212E">
        <w:rPr>
          <w:rFonts w:cs="Times New Roman Tj"/>
          <w:bCs/>
          <w:i/>
          <w:iCs/>
          <w:color w:val="000000"/>
          <w:szCs w:val="28"/>
        </w:rPr>
        <w:t>а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он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суб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шод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ӣ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дамид</w:t>
      </w:r>
      <w:r w:rsidRPr="0010212E">
        <w:rPr>
          <w:bCs/>
          <w:i/>
          <w:iCs/>
          <w:color w:val="000000"/>
          <w:szCs w:val="28"/>
        </w:rPr>
        <w:t>! (</w:t>
      </w:r>
      <w:r w:rsidRPr="0010212E">
        <w:rPr>
          <w:rFonts w:cs="Times New Roman Tj"/>
          <w:bCs/>
          <w:i/>
          <w:iCs/>
          <w:color w:val="000000"/>
          <w:szCs w:val="28"/>
        </w:rPr>
        <w:t>С</w:t>
      </w:r>
      <w:r w:rsidRPr="0010212E">
        <w:rPr>
          <w:bCs/>
          <w:i/>
          <w:iCs/>
          <w:color w:val="000000"/>
          <w:szCs w:val="28"/>
        </w:rPr>
        <w:t xml:space="preserve">. </w:t>
      </w:r>
      <w:r w:rsidRPr="0010212E">
        <w:rPr>
          <w:rFonts w:cs="Times New Roman Tj"/>
          <w:bCs/>
          <w:i/>
          <w:iCs/>
          <w:color w:val="000000"/>
          <w:szCs w:val="28"/>
        </w:rPr>
        <w:t>Айн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ӣ</w:t>
      </w:r>
      <w:r>
        <w:rPr>
          <w:bCs/>
          <w:i/>
          <w:iCs/>
          <w:color w:val="000000"/>
          <w:szCs w:val="28"/>
        </w:rPr>
        <w:t>);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нуќтавергул ва тире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нимтире ва баён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савол ва хитоб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хитоб ва нохунак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вергул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193</w:t>
      </w:r>
      <w:r>
        <w:rPr>
          <w:bCs/>
          <w:color w:val="000000"/>
          <w:szCs w:val="28"/>
        </w:rPr>
        <w:t>.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 xml:space="preserve">Муайян намоед, ки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умлаи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зерин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кадом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банд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нут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айнан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лшуда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дуруст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баргардонида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шуд</w:t>
      </w:r>
      <w:r w:rsidRPr="0010212E">
        <w:rPr>
          <w:bCs/>
          <w:color w:val="000000"/>
          <w:szCs w:val="28"/>
        </w:rPr>
        <w:t xml:space="preserve">ааст: </w:t>
      </w:r>
      <w:r w:rsidRPr="0010212E">
        <w:rPr>
          <w:bCs/>
          <w:i/>
          <w:iCs/>
          <w:color w:val="000000"/>
          <w:szCs w:val="28"/>
        </w:rPr>
        <w:t>Бузургон гуфтаанд, ки бо сухани ширин мор аз хонааш мебарояд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Бузургон гуфтаанд, ки бо сухани ширин мор аз хонааш мебарояд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Бузургон гуфтаанд: Бо сухани ширин мор аз хонааш мебарояд"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Бузургон гуфтаанд: "Бо сухани ширин мор аз хонааш мебарояд"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Бузургон гуфтаанд, ки "Бо сухани ширин мор аз хонааш мебарояд"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"Бо сухани ширин мор аз хонааш мебарояд", ки бузургон гуфтаанд: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194</w:t>
      </w:r>
      <w:r>
        <w:rPr>
          <w:bCs/>
          <w:color w:val="000000"/>
          <w:szCs w:val="28"/>
        </w:rPr>
        <w:t>.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 xml:space="preserve">Дар кадом </w:t>
      </w:r>
      <w:r w:rsidRPr="0010212E">
        <w:rPr>
          <w:rFonts w:ascii="Cambria" w:hAnsi="Cambria" w:cs="Cambria"/>
          <w:bCs/>
          <w:color w:val="000000"/>
          <w:szCs w:val="28"/>
        </w:rPr>
        <w:t>ҷ</w:t>
      </w:r>
      <w:r w:rsidRPr="0010212E">
        <w:rPr>
          <w:rFonts w:cs="Times New Roman Tj"/>
          <w:bCs/>
          <w:color w:val="000000"/>
          <w:szCs w:val="28"/>
        </w:rPr>
        <w:t>умла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нут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айнан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лшуда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дуруст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навишта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шудааст</w:t>
      </w:r>
      <w:r>
        <w:rPr>
          <w:bCs/>
          <w:color w:val="000000"/>
          <w:szCs w:val="28"/>
        </w:rPr>
        <w:t>?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Бобо бо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гуфт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ки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ин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адар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овози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бал</w:t>
      </w:r>
      <w:r w:rsidRPr="0010212E">
        <w:rPr>
          <w:bCs/>
          <w:color w:val="000000"/>
          <w:szCs w:val="28"/>
        </w:rPr>
        <w:t>анд гап назанам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Бобо бо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гуфт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ки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ин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адар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овози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баланд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гап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назан</w:t>
      </w:r>
      <w:r w:rsidRPr="0010212E">
        <w:rPr>
          <w:bCs/>
          <w:color w:val="000000"/>
          <w:szCs w:val="28"/>
        </w:rPr>
        <w:t>!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rFonts w:cs="Times New Roman Tj"/>
          <w:bCs/>
          <w:color w:val="000000"/>
          <w:szCs w:val="28"/>
        </w:rPr>
        <w:t>Бобо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гуфт</w:t>
      </w:r>
      <w:r w:rsidRPr="0010212E">
        <w:rPr>
          <w:bCs/>
          <w:color w:val="000000"/>
          <w:szCs w:val="28"/>
        </w:rPr>
        <w:t xml:space="preserve">, </w:t>
      </w:r>
      <w:r w:rsidRPr="0010212E">
        <w:rPr>
          <w:rFonts w:cs="Times New Roman Tj"/>
          <w:bCs/>
          <w:color w:val="000000"/>
          <w:szCs w:val="28"/>
        </w:rPr>
        <w:t>ки</w:t>
      </w:r>
      <w:r w:rsidRPr="0010212E">
        <w:rPr>
          <w:bCs/>
          <w:color w:val="000000"/>
          <w:szCs w:val="28"/>
        </w:rPr>
        <w:t xml:space="preserve"> "</w:t>
      </w:r>
      <w:r w:rsidRPr="0010212E">
        <w:rPr>
          <w:rFonts w:cs="Times New Roman Tj"/>
          <w:bCs/>
          <w:color w:val="000000"/>
          <w:szCs w:val="28"/>
        </w:rPr>
        <w:t>Ин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адар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овози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баланд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гап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назан</w:t>
      </w:r>
      <w:r w:rsidRPr="0010212E">
        <w:rPr>
          <w:bCs/>
          <w:color w:val="000000"/>
          <w:szCs w:val="28"/>
        </w:rPr>
        <w:t>!"</w:t>
      </w:r>
      <w:r>
        <w:rPr>
          <w:bCs/>
          <w:color w:val="000000"/>
          <w:szCs w:val="28"/>
        </w:rPr>
        <w:t>;</w:t>
      </w:r>
    </w:p>
    <w:p w:rsidR="00CD33CB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"</w:t>
      </w:r>
      <w:r w:rsidRPr="0010212E">
        <w:rPr>
          <w:rFonts w:cs="Times New Roman Tj"/>
          <w:bCs/>
          <w:color w:val="000000"/>
          <w:szCs w:val="28"/>
        </w:rPr>
        <w:t>Ин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адар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овози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баланд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гап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назан</w:t>
      </w:r>
      <w:r w:rsidRPr="0010212E">
        <w:rPr>
          <w:bCs/>
          <w:color w:val="000000"/>
          <w:szCs w:val="28"/>
        </w:rPr>
        <w:t xml:space="preserve">!" - </w:t>
      </w:r>
      <w:r w:rsidRPr="0010212E">
        <w:rPr>
          <w:rFonts w:cs="Times New Roman Tj"/>
          <w:bCs/>
          <w:color w:val="000000"/>
          <w:szCs w:val="28"/>
        </w:rPr>
        <w:t>бо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гуфт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бобо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C4323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"</w:t>
      </w:r>
      <w:r w:rsidRPr="0010212E">
        <w:rPr>
          <w:rFonts w:cs="Times New Roman Tj"/>
          <w:bCs/>
          <w:color w:val="000000"/>
          <w:szCs w:val="28"/>
        </w:rPr>
        <w:t>Ин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адар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бо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овози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баланд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гап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назан</w:t>
      </w:r>
      <w:r w:rsidRPr="0010212E">
        <w:rPr>
          <w:bCs/>
          <w:color w:val="000000"/>
          <w:szCs w:val="28"/>
        </w:rPr>
        <w:t xml:space="preserve">!" , </w:t>
      </w:r>
      <w:r w:rsidRPr="0010212E">
        <w:rPr>
          <w:rFonts w:cs="Times New Roman Tj"/>
          <w:bCs/>
          <w:color w:val="000000"/>
          <w:szCs w:val="28"/>
        </w:rPr>
        <w:t>ки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</w:t>
      </w:r>
      <w:r w:rsidRPr="0010212E">
        <w:rPr>
          <w:bCs/>
          <w:color w:val="000000"/>
          <w:szCs w:val="28"/>
        </w:rPr>
        <w:t xml:space="preserve">о </w:t>
      </w:r>
      <w:r w:rsidRPr="0010212E">
        <w:rPr>
          <w:rFonts w:ascii="Cambria" w:hAnsi="Cambria" w:cs="Cambria"/>
          <w:bCs/>
          <w:color w:val="000000"/>
          <w:szCs w:val="28"/>
        </w:rPr>
        <w:t>қ</w:t>
      </w:r>
      <w:r w:rsidRPr="0010212E">
        <w:rPr>
          <w:rFonts w:cs="Times New Roman Tj"/>
          <w:bCs/>
          <w:color w:val="000000"/>
          <w:szCs w:val="28"/>
        </w:rPr>
        <w:t>а</w:t>
      </w:r>
      <w:r w:rsidRPr="0010212E">
        <w:rPr>
          <w:rFonts w:ascii="Cambria" w:hAnsi="Cambria" w:cs="Cambria"/>
          <w:bCs/>
          <w:color w:val="000000"/>
          <w:szCs w:val="28"/>
        </w:rPr>
        <w:t>ҳ</w:t>
      </w:r>
      <w:r w:rsidRPr="0010212E">
        <w:rPr>
          <w:rFonts w:cs="Times New Roman Tj"/>
          <w:bCs/>
          <w:color w:val="000000"/>
          <w:szCs w:val="28"/>
        </w:rPr>
        <w:t>р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гуфт</w:t>
      </w:r>
      <w:r w:rsidRPr="0010212E">
        <w:rPr>
          <w:bCs/>
          <w:color w:val="000000"/>
          <w:szCs w:val="28"/>
        </w:rPr>
        <w:t xml:space="preserve"> </w:t>
      </w:r>
      <w:r w:rsidRPr="0010212E">
        <w:rPr>
          <w:rFonts w:cs="Times New Roman Tj"/>
          <w:bCs/>
          <w:color w:val="000000"/>
          <w:szCs w:val="28"/>
        </w:rPr>
        <w:t>бобо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5D65AF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195</w:t>
      </w:r>
      <w:r>
        <w:rPr>
          <w:bCs/>
          <w:color w:val="000000"/>
          <w:szCs w:val="28"/>
        </w:rPr>
        <w:t>.</w:t>
      </w:r>
    </w:p>
    <w:p w:rsidR="00CD33CB" w:rsidRDefault="00CD33CB" w:rsidP="0082293A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Дар љумлаи «</w:t>
      </w:r>
      <w:r w:rsidRPr="0010212E">
        <w:rPr>
          <w:bCs/>
          <w:i/>
          <w:iCs/>
          <w:color w:val="000000"/>
          <w:szCs w:val="28"/>
        </w:rPr>
        <w:t>Шо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ҳ</w:t>
      </w:r>
      <w:r w:rsidRPr="0010212E">
        <w:rPr>
          <w:rFonts w:cs="Times New Roman Tj"/>
          <w:bCs/>
          <w:i/>
          <w:iCs/>
          <w:color w:val="000000"/>
          <w:szCs w:val="28"/>
        </w:rPr>
        <w:t>нома</w:t>
      </w:r>
      <w:r w:rsidRPr="0010212E">
        <w:rPr>
          <w:bCs/>
          <w:i/>
          <w:iCs/>
          <w:color w:val="000000"/>
          <w:szCs w:val="28"/>
        </w:rPr>
        <w:t xml:space="preserve">» </w:t>
      </w:r>
      <w:r w:rsidRPr="0010212E">
        <w:rPr>
          <w:rFonts w:cs="Times New Roman Tj"/>
          <w:bCs/>
          <w:i/>
          <w:iCs/>
          <w:color w:val="000000"/>
          <w:szCs w:val="28"/>
        </w:rPr>
        <w:t>асарест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ки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Фирдавс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ӣ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ба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воситаи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он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таърихи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чандинасраи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гузашт</w:t>
      </w:r>
      <w:r w:rsidRPr="0010212E">
        <w:rPr>
          <w:bCs/>
          <w:i/>
          <w:iCs/>
          <w:color w:val="000000"/>
          <w:szCs w:val="28"/>
        </w:rPr>
        <w:t>аи хал</w:t>
      </w:r>
      <w:r w:rsidRPr="0010212E">
        <w:rPr>
          <w:rFonts w:ascii="Cambria" w:hAnsi="Cambria" w:cs="Cambria"/>
          <w:bCs/>
          <w:i/>
          <w:iCs/>
          <w:color w:val="000000"/>
          <w:szCs w:val="28"/>
        </w:rPr>
        <w:t>қ</w:t>
      </w:r>
      <w:r w:rsidRPr="0010212E">
        <w:rPr>
          <w:rFonts w:cs="Times New Roman Tj"/>
          <w:bCs/>
          <w:i/>
          <w:iCs/>
          <w:color w:val="000000"/>
          <w:szCs w:val="28"/>
        </w:rPr>
        <w:t>и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моро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зинда</w:t>
      </w:r>
      <w:r w:rsidRPr="0010212E">
        <w:rPr>
          <w:bCs/>
          <w:i/>
          <w:iCs/>
          <w:color w:val="000000"/>
          <w:szCs w:val="28"/>
        </w:rPr>
        <w:t xml:space="preserve"> </w:t>
      </w:r>
      <w:r w:rsidRPr="0010212E">
        <w:rPr>
          <w:rFonts w:cs="Times New Roman Tj"/>
          <w:bCs/>
          <w:i/>
          <w:iCs/>
          <w:color w:val="000000"/>
          <w:szCs w:val="28"/>
        </w:rPr>
        <w:t>кардааст</w:t>
      </w:r>
      <w:r w:rsidRPr="0010212E">
        <w:rPr>
          <w:bCs/>
          <w:color w:val="000000"/>
          <w:szCs w:val="28"/>
        </w:rPr>
        <w:t xml:space="preserve"> кадом аломатњои китобатї гузошта нашудаанд</w:t>
      </w:r>
      <w:r>
        <w:rPr>
          <w:bCs/>
          <w:color w:val="000000"/>
          <w:szCs w:val="28"/>
        </w:rPr>
        <w:t>?</w:t>
      </w:r>
    </w:p>
    <w:p w:rsidR="00CD33CB" w:rsidRDefault="00CD33CB" w:rsidP="0082293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нуќтавергул ва тире</w:t>
      </w:r>
      <w:r>
        <w:rPr>
          <w:bCs/>
          <w:color w:val="000000"/>
          <w:szCs w:val="28"/>
        </w:rPr>
        <w:t>;</w:t>
      </w:r>
    </w:p>
    <w:p w:rsidR="00CD33CB" w:rsidRDefault="00CD33CB" w:rsidP="0082293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нимтире ва баён</w:t>
      </w:r>
      <w:r>
        <w:rPr>
          <w:bCs/>
          <w:color w:val="000000"/>
          <w:szCs w:val="28"/>
        </w:rPr>
        <w:t>;</w:t>
      </w:r>
    </w:p>
    <w:p w:rsidR="00CD33CB" w:rsidRDefault="00CD33CB" w:rsidP="0082293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савол ва хитоб</w:t>
      </w:r>
      <w:r>
        <w:rPr>
          <w:bCs/>
          <w:color w:val="000000"/>
          <w:szCs w:val="28"/>
        </w:rPr>
        <w:t>;</w:t>
      </w:r>
    </w:p>
    <w:p w:rsidR="00CD33CB" w:rsidRDefault="00CD33CB" w:rsidP="0082293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хитоб ва нохунак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82293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вергул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5D65AF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196</w:t>
      </w:r>
      <w:r>
        <w:rPr>
          <w:bCs/>
          <w:color w:val="000000"/>
          <w:szCs w:val="28"/>
        </w:rPr>
        <w:t>.</w:t>
      </w:r>
    </w:p>
    <w:p w:rsidR="00CD33CB" w:rsidRDefault="00CD33CB" w:rsidP="00C3667D">
      <w:pPr>
        <w:pStyle w:val="BodyText"/>
        <w:ind w:left="142"/>
        <w:rPr>
          <w:bCs/>
          <w:szCs w:val="28"/>
        </w:rPr>
      </w:pPr>
      <w:r w:rsidRPr="0010212E">
        <w:rPr>
          <w:bCs/>
          <w:color w:val="000000"/>
          <w:szCs w:val="28"/>
        </w:rPr>
        <w:t xml:space="preserve">Дар љумлаи «Хушбахтона, рафиќам –Шоњин, дар ин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 xml:space="preserve">иноят даст надоштааст» калимањои </w:t>
      </w:r>
      <w:r w:rsidRPr="0010212E">
        <w:rPr>
          <w:b/>
          <w:color w:val="000000"/>
          <w:szCs w:val="28"/>
        </w:rPr>
        <w:t xml:space="preserve">хушбахтона ва Шоњин </w:t>
      </w:r>
      <w:r w:rsidRPr="0010212E">
        <w:rPr>
          <w:bCs/>
          <w:color w:val="000000"/>
          <w:szCs w:val="28"/>
        </w:rPr>
        <w:t>чї ном доранд</w:t>
      </w:r>
      <w:r>
        <w:rPr>
          <w:bCs/>
          <w:color w:val="000000"/>
          <w:szCs w:val="28"/>
        </w:rPr>
        <w:t>?</w:t>
      </w:r>
    </w:p>
    <w:p w:rsidR="00CD33CB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мухотаб</w:t>
      </w:r>
      <w:r>
        <w:rPr>
          <w:bCs/>
          <w:color w:val="000000"/>
          <w:szCs w:val="28"/>
        </w:rPr>
        <w:t>;</w:t>
      </w:r>
    </w:p>
    <w:p w:rsidR="00CD33CB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</w:t>
      </w:r>
      <w:r>
        <w:rPr>
          <w:bCs/>
          <w:color w:val="000000"/>
          <w:szCs w:val="28"/>
        </w:rPr>
        <w:t>;</w:t>
      </w:r>
    </w:p>
    <w:p w:rsidR="00CD33CB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аъзои истисної</w:t>
      </w:r>
      <w:r>
        <w:rPr>
          <w:bCs/>
          <w:color w:val="000000"/>
          <w:szCs w:val="28"/>
        </w:rPr>
        <w:t>;</w:t>
      </w:r>
    </w:p>
    <w:p w:rsidR="00CD33CB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воњиди туфайлї ва аъзои истисноии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>умла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аъзои асосии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>умла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197</w:t>
      </w:r>
      <w:r>
        <w:rPr>
          <w:bCs/>
          <w:color w:val="000000"/>
          <w:szCs w:val="28"/>
        </w:rPr>
        <w:t>.</w:t>
      </w:r>
    </w:p>
    <w:p w:rsidR="00CD33CB" w:rsidRDefault="00CD33CB" w:rsidP="00C3667D">
      <w:pPr>
        <w:pStyle w:val="BodyText"/>
        <w:ind w:left="142"/>
        <w:rPr>
          <w:bCs/>
          <w:szCs w:val="28"/>
        </w:rPr>
      </w:pPr>
      <w:r w:rsidRPr="0010212E">
        <w:rPr>
          <w:bCs/>
          <w:color w:val="000000"/>
          <w:szCs w:val="28"/>
        </w:rPr>
        <w:t>Дар љумлаи «</w:t>
      </w:r>
      <w:r w:rsidRPr="0010212E">
        <w:rPr>
          <w:bCs/>
          <w:i/>
          <w:iCs/>
          <w:color w:val="000000"/>
          <w:szCs w:val="28"/>
        </w:rPr>
        <w:t xml:space="preserve">Хушбахтона, рафиќам –Шоњин, дар ин </w:t>
      </w:r>
      <w:r w:rsidRPr="0010212E">
        <w:rPr>
          <w:rFonts w:ascii="Times New Roman" w:hAnsi="Times New Roman"/>
          <w:bCs/>
          <w:i/>
          <w:iCs/>
          <w:color w:val="000000"/>
          <w:szCs w:val="28"/>
        </w:rPr>
        <w:t>ҷ</w:t>
      </w:r>
      <w:r w:rsidRPr="0010212E">
        <w:rPr>
          <w:bCs/>
          <w:i/>
          <w:iCs/>
          <w:color w:val="000000"/>
          <w:szCs w:val="28"/>
        </w:rPr>
        <w:t>иноят даст надоштааст</w:t>
      </w:r>
      <w:r w:rsidRPr="0010212E">
        <w:rPr>
          <w:bCs/>
          <w:color w:val="000000"/>
          <w:szCs w:val="28"/>
        </w:rPr>
        <w:t xml:space="preserve">» калимаи </w:t>
      </w:r>
      <w:r w:rsidRPr="0010212E">
        <w:rPr>
          <w:b/>
          <w:i/>
          <w:iCs/>
          <w:color w:val="000000"/>
          <w:szCs w:val="28"/>
        </w:rPr>
        <w:t xml:space="preserve">Шоњин </w:t>
      </w:r>
      <w:r w:rsidRPr="0010212E">
        <w:rPr>
          <w:bCs/>
          <w:i/>
          <w:iCs/>
          <w:color w:val="000000"/>
          <w:szCs w:val="28"/>
        </w:rPr>
        <w:t>чї ном доранд</w:t>
      </w:r>
      <w:r>
        <w:rPr>
          <w:bCs/>
          <w:i/>
          <w:iCs/>
          <w:color w:val="000000"/>
          <w:szCs w:val="28"/>
        </w:rPr>
        <w:t>?</w:t>
      </w:r>
    </w:p>
    <w:p w:rsidR="00CD33CB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мухотаб</w:t>
      </w:r>
      <w:r>
        <w:rPr>
          <w:bCs/>
          <w:color w:val="000000"/>
          <w:szCs w:val="28"/>
        </w:rPr>
        <w:t>;</w:t>
      </w:r>
    </w:p>
    <w:p w:rsidR="00CD33CB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</w:t>
      </w:r>
      <w:r>
        <w:rPr>
          <w:bCs/>
          <w:color w:val="000000"/>
          <w:szCs w:val="28"/>
        </w:rPr>
        <w:t>;</w:t>
      </w:r>
    </w:p>
    <w:p w:rsidR="00CD33CB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аъзои истисної</w:t>
      </w:r>
      <w:r>
        <w:rPr>
          <w:bCs/>
          <w:color w:val="000000"/>
          <w:szCs w:val="28"/>
        </w:rPr>
        <w:t>;</w:t>
      </w:r>
    </w:p>
    <w:p w:rsidR="00CD33CB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 ва аъзои истисної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аъзои асосии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>умла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198</w:t>
      </w:r>
      <w:r>
        <w:rPr>
          <w:bCs/>
          <w:color w:val="000000"/>
          <w:szCs w:val="28"/>
        </w:rPr>
        <w:t>.</w:t>
      </w:r>
    </w:p>
    <w:p w:rsidR="00CD33CB" w:rsidRDefault="00CD33CB" w:rsidP="00C3667D">
      <w:pPr>
        <w:pStyle w:val="BodyText"/>
        <w:ind w:left="142"/>
        <w:rPr>
          <w:bCs/>
          <w:szCs w:val="28"/>
        </w:rPr>
      </w:pPr>
      <w:r w:rsidRPr="0010212E">
        <w:rPr>
          <w:bCs/>
          <w:color w:val="000000"/>
          <w:szCs w:val="28"/>
        </w:rPr>
        <w:t>Дар љумлаи «</w:t>
      </w:r>
      <w:r w:rsidRPr="0010212E">
        <w:rPr>
          <w:bCs/>
          <w:i/>
          <w:iCs/>
          <w:color w:val="000000"/>
          <w:szCs w:val="28"/>
        </w:rPr>
        <w:t xml:space="preserve">Хушбахтона, рафиќам –Шоњин, дар ин </w:t>
      </w:r>
      <w:r w:rsidRPr="0010212E">
        <w:rPr>
          <w:rFonts w:ascii="Times New Roman" w:hAnsi="Times New Roman"/>
          <w:bCs/>
          <w:i/>
          <w:iCs/>
          <w:color w:val="000000"/>
          <w:szCs w:val="28"/>
        </w:rPr>
        <w:t>ҷ</w:t>
      </w:r>
      <w:r w:rsidRPr="0010212E">
        <w:rPr>
          <w:bCs/>
          <w:i/>
          <w:iCs/>
          <w:color w:val="000000"/>
          <w:szCs w:val="28"/>
        </w:rPr>
        <w:t>иноят даст надоштааст</w:t>
      </w:r>
      <w:r w:rsidRPr="0010212E">
        <w:rPr>
          <w:bCs/>
          <w:color w:val="000000"/>
          <w:szCs w:val="28"/>
        </w:rPr>
        <w:t xml:space="preserve">» калимаи </w:t>
      </w:r>
      <w:r w:rsidRPr="0010212E">
        <w:rPr>
          <w:b/>
          <w:color w:val="000000"/>
          <w:szCs w:val="28"/>
        </w:rPr>
        <w:t>х</w:t>
      </w:r>
      <w:r w:rsidRPr="0010212E">
        <w:rPr>
          <w:b/>
          <w:i/>
          <w:iCs/>
          <w:color w:val="000000"/>
          <w:szCs w:val="28"/>
        </w:rPr>
        <w:t xml:space="preserve">ушбахтона </w:t>
      </w:r>
      <w:r w:rsidRPr="0010212E">
        <w:rPr>
          <w:bCs/>
          <w:i/>
          <w:iCs/>
          <w:color w:val="000000"/>
          <w:szCs w:val="28"/>
        </w:rPr>
        <w:t>чї ном дорад</w:t>
      </w:r>
      <w:r>
        <w:rPr>
          <w:bCs/>
          <w:i/>
          <w:iCs/>
          <w:color w:val="000000"/>
          <w:szCs w:val="28"/>
        </w:rPr>
        <w:t>?</w:t>
      </w:r>
    </w:p>
    <w:p w:rsidR="00CD33CB" w:rsidRDefault="00CD33CB" w:rsidP="003768C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мухотаб</w:t>
      </w:r>
      <w:r>
        <w:rPr>
          <w:bCs/>
          <w:color w:val="000000"/>
          <w:szCs w:val="28"/>
        </w:rPr>
        <w:t>;</w:t>
      </w:r>
    </w:p>
    <w:p w:rsidR="00CD33CB" w:rsidRDefault="00CD33CB" w:rsidP="003768C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</w:t>
      </w:r>
      <w:r>
        <w:rPr>
          <w:bCs/>
          <w:color w:val="000000"/>
          <w:szCs w:val="28"/>
        </w:rPr>
        <w:t>;</w:t>
      </w:r>
    </w:p>
    <w:p w:rsidR="00CD33CB" w:rsidRDefault="00CD33CB" w:rsidP="003768C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аъзои истисної</w:t>
      </w:r>
      <w:r>
        <w:rPr>
          <w:bCs/>
          <w:color w:val="000000"/>
          <w:szCs w:val="28"/>
        </w:rPr>
        <w:t>;</w:t>
      </w:r>
    </w:p>
    <w:p w:rsidR="00CD33CB" w:rsidRDefault="00CD33CB" w:rsidP="003768C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 ва аъзои истисної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3768C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аъзои асосии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>умла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3768C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199</w:t>
      </w:r>
      <w:r>
        <w:rPr>
          <w:bCs/>
          <w:color w:val="000000"/>
          <w:szCs w:val="28"/>
        </w:rPr>
        <w:t>.</w:t>
      </w:r>
    </w:p>
    <w:p w:rsidR="00CD33CB" w:rsidRDefault="00CD33CB" w:rsidP="003768C7">
      <w:pPr>
        <w:pStyle w:val="BodyText"/>
        <w:ind w:left="142"/>
        <w:rPr>
          <w:bCs/>
          <w:i/>
          <w:iCs/>
          <w:color w:val="000000"/>
          <w:szCs w:val="28"/>
        </w:rPr>
      </w:pPr>
      <w:r w:rsidRPr="0010212E">
        <w:rPr>
          <w:bCs/>
          <w:color w:val="000000"/>
          <w:szCs w:val="28"/>
        </w:rPr>
        <w:t>Дар љумлањои « -Бародар, метавонї маро табрик кунї. Хушбахтона,</w:t>
      </w:r>
      <w:r>
        <w:rPr>
          <w:bCs/>
          <w:color w:val="000000"/>
          <w:szCs w:val="28"/>
        </w:rPr>
        <w:t xml:space="preserve"> </w:t>
      </w:r>
      <w:r w:rsidRPr="0010212E">
        <w:rPr>
          <w:bCs/>
          <w:color w:val="000000"/>
          <w:szCs w:val="28"/>
        </w:rPr>
        <w:t xml:space="preserve">имтињонро супоридам» калимањои </w:t>
      </w:r>
      <w:r w:rsidRPr="0010212E">
        <w:rPr>
          <w:b/>
          <w:color w:val="000000"/>
          <w:szCs w:val="28"/>
        </w:rPr>
        <w:t>бародар</w:t>
      </w:r>
      <w:r w:rsidRPr="0010212E">
        <w:rPr>
          <w:bCs/>
          <w:color w:val="000000"/>
          <w:szCs w:val="28"/>
        </w:rPr>
        <w:t xml:space="preserve"> ва </w:t>
      </w:r>
      <w:r w:rsidRPr="0010212E">
        <w:rPr>
          <w:b/>
          <w:color w:val="000000"/>
          <w:szCs w:val="28"/>
        </w:rPr>
        <w:t>хушбахтона ч</w:t>
      </w:r>
      <w:r w:rsidRPr="0010212E">
        <w:rPr>
          <w:bCs/>
          <w:color w:val="000000"/>
          <w:szCs w:val="28"/>
        </w:rPr>
        <w:t>ї ном доранд</w:t>
      </w:r>
      <w:r w:rsidRPr="0010212E">
        <w:rPr>
          <w:bCs/>
          <w:i/>
          <w:iCs/>
          <w:color w:val="000000"/>
          <w:szCs w:val="28"/>
        </w:rPr>
        <w:t>?</w:t>
      </w:r>
      <w:r>
        <w:rPr>
          <w:bCs/>
          <w:i/>
          <w:iCs/>
          <w:color w:val="000000"/>
          <w:szCs w:val="28"/>
        </w:rPr>
        <w:t>;</w:t>
      </w:r>
    </w:p>
    <w:p w:rsidR="00CD33CB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мухотаб ва воњиди туфайлї</w:t>
      </w:r>
      <w:r>
        <w:rPr>
          <w:bCs/>
          <w:color w:val="000000"/>
          <w:szCs w:val="28"/>
        </w:rPr>
        <w:t>;</w:t>
      </w:r>
    </w:p>
    <w:p w:rsidR="00CD33CB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</w:t>
      </w:r>
      <w:r>
        <w:rPr>
          <w:bCs/>
          <w:color w:val="000000"/>
          <w:szCs w:val="28"/>
        </w:rPr>
        <w:t>;</w:t>
      </w:r>
    </w:p>
    <w:p w:rsidR="00CD33CB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аъзои истисної</w:t>
      </w:r>
      <w:r>
        <w:rPr>
          <w:bCs/>
          <w:color w:val="000000"/>
          <w:szCs w:val="28"/>
        </w:rPr>
        <w:t>;</w:t>
      </w:r>
    </w:p>
    <w:p w:rsidR="00CD33CB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 ва аъзои истисної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аъзои асосии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>умла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200</w:t>
      </w:r>
      <w:r>
        <w:rPr>
          <w:bCs/>
          <w:color w:val="000000"/>
          <w:szCs w:val="28"/>
        </w:rPr>
        <w:t>.</w:t>
      </w:r>
    </w:p>
    <w:p w:rsidR="00CD33CB" w:rsidRDefault="00CD33CB" w:rsidP="00CF227C">
      <w:pPr>
        <w:pStyle w:val="BodyText"/>
        <w:ind w:left="142"/>
        <w:rPr>
          <w:bCs/>
          <w:szCs w:val="28"/>
        </w:rPr>
      </w:pPr>
      <w:r w:rsidRPr="0010212E">
        <w:rPr>
          <w:bCs/>
          <w:color w:val="000000"/>
          <w:szCs w:val="28"/>
        </w:rPr>
        <w:t>Дар љумлањои « -Бародар, метавонї маро табрик кунї. Хушбахтона,</w:t>
      </w:r>
      <w:r>
        <w:rPr>
          <w:bCs/>
          <w:color w:val="000000"/>
          <w:szCs w:val="28"/>
        </w:rPr>
        <w:t xml:space="preserve"> </w:t>
      </w:r>
      <w:r w:rsidRPr="0010212E">
        <w:rPr>
          <w:bCs/>
          <w:color w:val="000000"/>
          <w:szCs w:val="28"/>
        </w:rPr>
        <w:t xml:space="preserve">имтињонро супоридам» калимаи </w:t>
      </w:r>
      <w:r w:rsidRPr="0010212E">
        <w:rPr>
          <w:b/>
          <w:color w:val="000000"/>
          <w:szCs w:val="28"/>
        </w:rPr>
        <w:t>бародар</w:t>
      </w:r>
      <w:r w:rsidRPr="0010212E">
        <w:rPr>
          <w:bCs/>
          <w:color w:val="000000"/>
          <w:szCs w:val="28"/>
        </w:rPr>
        <w:t xml:space="preserve"> чї ном дорад</w:t>
      </w:r>
      <w:r>
        <w:rPr>
          <w:bCs/>
          <w:color w:val="000000"/>
          <w:szCs w:val="28"/>
        </w:rPr>
        <w:t>?</w:t>
      </w:r>
    </w:p>
    <w:p w:rsidR="00CD33CB" w:rsidRDefault="00CD33CB" w:rsidP="003659B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мухотаб</w:t>
      </w:r>
      <w:r>
        <w:rPr>
          <w:bCs/>
          <w:color w:val="000000"/>
          <w:szCs w:val="28"/>
        </w:rPr>
        <w:t>;</w:t>
      </w:r>
    </w:p>
    <w:p w:rsidR="00CD33CB" w:rsidRDefault="00CD33CB" w:rsidP="003659B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</w:t>
      </w:r>
      <w:r>
        <w:rPr>
          <w:bCs/>
          <w:color w:val="000000"/>
          <w:szCs w:val="28"/>
        </w:rPr>
        <w:t>;</w:t>
      </w:r>
    </w:p>
    <w:p w:rsidR="00CD33CB" w:rsidRDefault="00CD33CB" w:rsidP="003659B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аъзои истисної</w:t>
      </w:r>
      <w:r>
        <w:rPr>
          <w:bCs/>
          <w:color w:val="000000"/>
          <w:szCs w:val="28"/>
        </w:rPr>
        <w:t>;</w:t>
      </w:r>
    </w:p>
    <w:p w:rsidR="00CD33CB" w:rsidRDefault="00CD33CB" w:rsidP="003659B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 ва аъзои истисної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3659B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аъзои асосии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>умла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201</w:t>
      </w:r>
      <w:r>
        <w:rPr>
          <w:bCs/>
          <w:color w:val="000000"/>
          <w:szCs w:val="28"/>
        </w:rPr>
        <w:t>.</w:t>
      </w:r>
    </w:p>
    <w:p w:rsidR="00CD33CB" w:rsidRDefault="00CD33CB" w:rsidP="00CF227C">
      <w:pPr>
        <w:pStyle w:val="BodyText"/>
        <w:ind w:left="142"/>
        <w:rPr>
          <w:bCs/>
          <w:szCs w:val="28"/>
        </w:rPr>
      </w:pPr>
      <w:r w:rsidRPr="0010212E">
        <w:rPr>
          <w:bCs/>
          <w:color w:val="000000"/>
          <w:szCs w:val="28"/>
        </w:rPr>
        <w:t>Дар љумлањои « -Бародар, метавонї маро табрик кунї. Хушбахтона,</w:t>
      </w:r>
      <w:r>
        <w:rPr>
          <w:bCs/>
          <w:color w:val="000000"/>
          <w:szCs w:val="28"/>
        </w:rPr>
        <w:t xml:space="preserve"> </w:t>
      </w:r>
      <w:r w:rsidRPr="0010212E">
        <w:rPr>
          <w:bCs/>
          <w:color w:val="000000"/>
          <w:szCs w:val="28"/>
        </w:rPr>
        <w:t xml:space="preserve">имтињонро супоридам» калимаи бародар </w:t>
      </w:r>
      <w:r w:rsidRPr="0010212E">
        <w:rPr>
          <w:bCs/>
          <w:i/>
          <w:iCs/>
          <w:color w:val="000000"/>
          <w:szCs w:val="28"/>
        </w:rPr>
        <w:t>чї ном дорад</w:t>
      </w:r>
      <w:r>
        <w:rPr>
          <w:bCs/>
          <w:i/>
          <w:iCs/>
          <w:color w:val="000000"/>
          <w:szCs w:val="28"/>
        </w:rPr>
        <w:t>?</w:t>
      </w:r>
    </w:p>
    <w:p w:rsidR="00CD33CB" w:rsidRDefault="00CD33CB" w:rsidP="003659B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мухотаб</w:t>
      </w:r>
      <w:r>
        <w:rPr>
          <w:bCs/>
          <w:color w:val="000000"/>
          <w:szCs w:val="28"/>
        </w:rPr>
        <w:t>;</w:t>
      </w:r>
    </w:p>
    <w:p w:rsidR="00CD33CB" w:rsidRDefault="00CD33CB" w:rsidP="003659B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</w:t>
      </w:r>
      <w:r>
        <w:rPr>
          <w:bCs/>
          <w:color w:val="000000"/>
          <w:szCs w:val="28"/>
        </w:rPr>
        <w:t>;</w:t>
      </w:r>
    </w:p>
    <w:p w:rsidR="00CD33CB" w:rsidRDefault="00CD33CB" w:rsidP="003659B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аъзои истисної</w:t>
      </w:r>
      <w:r>
        <w:rPr>
          <w:bCs/>
          <w:color w:val="000000"/>
          <w:szCs w:val="28"/>
        </w:rPr>
        <w:t>;</w:t>
      </w:r>
    </w:p>
    <w:p w:rsidR="00CD33CB" w:rsidRDefault="00CD33CB" w:rsidP="003659B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 ва аъзои истисної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3659B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аъзои асосии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>умла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202</w:t>
      </w:r>
      <w:r>
        <w:rPr>
          <w:bCs/>
          <w:color w:val="000000"/>
          <w:szCs w:val="28"/>
        </w:rPr>
        <w:t>.</w:t>
      </w:r>
    </w:p>
    <w:p w:rsidR="00CD33CB" w:rsidRDefault="00CD33CB" w:rsidP="00A52AE1">
      <w:pPr>
        <w:pStyle w:val="BodyText"/>
        <w:ind w:left="142"/>
        <w:rPr>
          <w:bCs/>
          <w:szCs w:val="28"/>
        </w:rPr>
      </w:pPr>
      <w:r w:rsidRPr="0010212E">
        <w:rPr>
          <w:bCs/>
          <w:color w:val="000000"/>
          <w:szCs w:val="28"/>
        </w:rPr>
        <w:t xml:space="preserve">Дар љумлаи «Аз як тараф, рафиќам –Шоњин, ба ман зид баромад, аз тарафи дигар, бародарам» таркибњои </w:t>
      </w:r>
      <w:r w:rsidRPr="0010212E">
        <w:rPr>
          <w:b/>
          <w:color w:val="000000"/>
          <w:szCs w:val="28"/>
        </w:rPr>
        <w:t>а</w:t>
      </w:r>
      <w:r w:rsidRPr="0010212E">
        <w:rPr>
          <w:bCs/>
          <w:color w:val="000000"/>
          <w:szCs w:val="28"/>
        </w:rPr>
        <w:t xml:space="preserve">з як тараф, аз тарафи дигар ва калимаи </w:t>
      </w:r>
      <w:r w:rsidRPr="0010212E">
        <w:rPr>
          <w:b/>
          <w:color w:val="000000"/>
          <w:szCs w:val="28"/>
        </w:rPr>
        <w:t xml:space="preserve">Шоњин </w:t>
      </w:r>
      <w:r w:rsidRPr="0010212E">
        <w:rPr>
          <w:bCs/>
          <w:color w:val="000000"/>
          <w:szCs w:val="28"/>
        </w:rPr>
        <w:t>чї ном доранд</w:t>
      </w:r>
      <w:r>
        <w:rPr>
          <w:bCs/>
          <w:color w:val="000000"/>
          <w:szCs w:val="28"/>
        </w:rPr>
        <w:t>?</w:t>
      </w:r>
    </w:p>
    <w:p w:rsidR="00CD33CB" w:rsidRDefault="00CD33CB" w:rsidP="00A52AE1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мухотаб</w:t>
      </w:r>
      <w:r>
        <w:rPr>
          <w:bCs/>
          <w:color w:val="000000"/>
          <w:szCs w:val="28"/>
        </w:rPr>
        <w:t>;</w:t>
      </w:r>
    </w:p>
    <w:p w:rsidR="00CD33CB" w:rsidRDefault="00CD33CB" w:rsidP="00A52AE1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</w:t>
      </w:r>
      <w:r>
        <w:rPr>
          <w:bCs/>
          <w:color w:val="000000"/>
          <w:szCs w:val="28"/>
        </w:rPr>
        <w:t>;</w:t>
      </w:r>
    </w:p>
    <w:p w:rsidR="00CD33CB" w:rsidRDefault="00CD33CB" w:rsidP="00A52AE1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аъзои истисної</w:t>
      </w:r>
      <w:r>
        <w:rPr>
          <w:bCs/>
          <w:color w:val="000000"/>
          <w:szCs w:val="28"/>
        </w:rPr>
        <w:t>;</w:t>
      </w:r>
    </w:p>
    <w:p w:rsidR="00CD33CB" w:rsidRDefault="00CD33CB" w:rsidP="00A52AE1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 ва аъзои истисноиї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52AE1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аъзои асосии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>умла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203</w:t>
      </w:r>
      <w:r>
        <w:rPr>
          <w:bCs/>
          <w:color w:val="000000"/>
          <w:szCs w:val="28"/>
        </w:rPr>
        <w:t>.</w:t>
      </w:r>
    </w:p>
    <w:p w:rsidR="00CD33CB" w:rsidRDefault="00CD33CB" w:rsidP="00C3667D">
      <w:pPr>
        <w:pStyle w:val="BodyText"/>
        <w:ind w:left="142"/>
        <w:rPr>
          <w:bCs/>
          <w:szCs w:val="28"/>
        </w:rPr>
      </w:pPr>
      <w:r w:rsidRPr="0010212E">
        <w:rPr>
          <w:bCs/>
          <w:color w:val="000000"/>
          <w:szCs w:val="28"/>
        </w:rPr>
        <w:t>Дар љумлаи «Аз рўйи гуфти баъзењо, гўё ман дирўз, бегоњ, ваќти говгум, њамроњи дуздон ба хонаи онњо ворид шуда, молу ашё онњоро ба яѓмо бурдам»</w:t>
      </w:r>
      <w:r>
        <w:rPr>
          <w:bCs/>
          <w:color w:val="000000"/>
          <w:szCs w:val="28"/>
        </w:rPr>
        <w:t xml:space="preserve"> </w:t>
      </w:r>
      <w:r w:rsidRPr="0010212E">
        <w:rPr>
          <w:bCs/>
          <w:color w:val="000000"/>
          <w:szCs w:val="28"/>
        </w:rPr>
        <w:t>таркиби</w:t>
      </w:r>
      <w:r>
        <w:rPr>
          <w:bCs/>
          <w:color w:val="000000"/>
          <w:szCs w:val="28"/>
        </w:rPr>
        <w:t xml:space="preserve"> </w:t>
      </w:r>
      <w:r w:rsidRPr="0010212E">
        <w:rPr>
          <w:b/>
          <w:color w:val="000000"/>
          <w:szCs w:val="28"/>
        </w:rPr>
        <w:t>аз рўйи гуфти баъзењо</w:t>
      </w:r>
      <w:r w:rsidRPr="0010212E">
        <w:rPr>
          <w:bCs/>
          <w:color w:val="000000"/>
          <w:szCs w:val="28"/>
        </w:rPr>
        <w:t xml:space="preserve">, калимаи </w:t>
      </w:r>
      <w:r w:rsidRPr="0010212E">
        <w:rPr>
          <w:b/>
          <w:color w:val="000000"/>
          <w:szCs w:val="28"/>
        </w:rPr>
        <w:t>бегоњ ва ваќти говгум</w:t>
      </w:r>
      <w:r w:rsidRPr="0010212E">
        <w:rPr>
          <w:bCs/>
          <w:color w:val="000000"/>
          <w:szCs w:val="28"/>
        </w:rPr>
        <w:t xml:space="preserve"> чї ном доранд</w:t>
      </w:r>
      <w:r>
        <w:rPr>
          <w:bCs/>
          <w:color w:val="000000"/>
          <w:szCs w:val="28"/>
        </w:rPr>
        <w:t>?</w:t>
      </w:r>
    </w:p>
    <w:p w:rsidR="00CD33CB" w:rsidRDefault="00CD33CB" w:rsidP="00A52AE1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мухотаб</w:t>
      </w:r>
      <w:r>
        <w:rPr>
          <w:bCs/>
          <w:color w:val="000000"/>
          <w:szCs w:val="28"/>
        </w:rPr>
        <w:t>;</w:t>
      </w:r>
    </w:p>
    <w:p w:rsidR="00CD33CB" w:rsidRDefault="00CD33CB" w:rsidP="00A52AE1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</w:t>
      </w:r>
      <w:r>
        <w:rPr>
          <w:bCs/>
          <w:color w:val="000000"/>
          <w:szCs w:val="28"/>
        </w:rPr>
        <w:t>;</w:t>
      </w:r>
    </w:p>
    <w:p w:rsidR="00CD33CB" w:rsidRDefault="00CD33CB" w:rsidP="00A52AE1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аъзои истисної</w:t>
      </w:r>
      <w:r>
        <w:rPr>
          <w:bCs/>
          <w:color w:val="000000"/>
          <w:szCs w:val="28"/>
        </w:rPr>
        <w:t>;</w:t>
      </w:r>
    </w:p>
    <w:p w:rsidR="00CD33CB" w:rsidRDefault="00CD33CB" w:rsidP="00A52AE1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 ва аъзои истисноиї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A52AE1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аъзои асосии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>умла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204</w:t>
      </w:r>
      <w:r>
        <w:rPr>
          <w:bCs/>
          <w:color w:val="000000"/>
          <w:szCs w:val="28"/>
        </w:rPr>
        <w:t>.</w:t>
      </w:r>
    </w:p>
    <w:p w:rsidR="00CD33CB" w:rsidRDefault="00CD33CB" w:rsidP="00C3667D">
      <w:pPr>
        <w:pStyle w:val="BodyText"/>
        <w:ind w:left="142"/>
        <w:rPr>
          <w:bCs/>
          <w:szCs w:val="28"/>
        </w:rPr>
      </w:pPr>
      <w:r w:rsidRPr="0010212E">
        <w:rPr>
          <w:bCs/>
          <w:color w:val="000000"/>
          <w:szCs w:val="28"/>
        </w:rPr>
        <w:t>Дар љумлаи «Аз рўйи гуфти баъзењо, гўё ман дирўз, бегоњ, ваќти говгум, њамроњи дуздон ба хонаи онњо ворид шуда молу ашё онњоро ба яѓмо бурдем»</w:t>
      </w:r>
      <w:r>
        <w:rPr>
          <w:bCs/>
          <w:color w:val="000000"/>
          <w:szCs w:val="28"/>
        </w:rPr>
        <w:t xml:space="preserve"> </w:t>
      </w:r>
      <w:r w:rsidRPr="0010212E">
        <w:rPr>
          <w:bCs/>
          <w:color w:val="000000"/>
          <w:szCs w:val="28"/>
        </w:rPr>
        <w:t xml:space="preserve">калимаи </w:t>
      </w:r>
      <w:r w:rsidRPr="0010212E">
        <w:rPr>
          <w:b/>
          <w:color w:val="000000"/>
          <w:szCs w:val="28"/>
        </w:rPr>
        <w:t>бегоњ ва ваќти говгум</w:t>
      </w:r>
      <w:r w:rsidRPr="0010212E">
        <w:rPr>
          <w:bCs/>
          <w:color w:val="000000"/>
          <w:szCs w:val="28"/>
        </w:rPr>
        <w:t xml:space="preserve"> чї ном доранд</w:t>
      </w:r>
      <w:r>
        <w:rPr>
          <w:bCs/>
          <w:color w:val="000000"/>
          <w:szCs w:val="28"/>
        </w:rPr>
        <w:t>?</w:t>
      </w:r>
    </w:p>
    <w:p w:rsidR="00CD33CB" w:rsidRDefault="00CD33CB" w:rsidP="004D55A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мухотаб</w:t>
      </w:r>
      <w:r>
        <w:rPr>
          <w:bCs/>
          <w:color w:val="000000"/>
          <w:szCs w:val="28"/>
        </w:rPr>
        <w:t>;</w:t>
      </w:r>
    </w:p>
    <w:p w:rsidR="00CD33CB" w:rsidRDefault="00CD33CB" w:rsidP="004D55A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</w:t>
      </w:r>
      <w:r>
        <w:rPr>
          <w:bCs/>
          <w:color w:val="000000"/>
          <w:szCs w:val="28"/>
        </w:rPr>
        <w:t>;</w:t>
      </w:r>
    </w:p>
    <w:p w:rsidR="00CD33CB" w:rsidRDefault="00CD33CB" w:rsidP="004D55A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аъзои истисної</w:t>
      </w:r>
      <w:r>
        <w:rPr>
          <w:bCs/>
          <w:color w:val="000000"/>
          <w:szCs w:val="28"/>
        </w:rPr>
        <w:t>;</w:t>
      </w:r>
    </w:p>
    <w:p w:rsidR="00CD33CB" w:rsidRDefault="00CD33CB" w:rsidP="004D55A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 ва аъзои истисноиї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4D55A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аъзои асосии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>умла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205</w:t>
      </w:r>
      <w:r>
        <w:rPr>
          <w:bCs/>
          <w:color w:val="000000"/>
          <w:szCs w:val="28"/>
        </w:rPr>
        <w:t>.</w:t>
      </w:r>
    </w:p>
    <w:p w:rsidR="00CD33CB" w:rsidRDefault="00CD33CB" w:rsidP="00D843CA">
      <w:pPr>
        <w:pStyle w:val="BodyText"/>
        <w:ind w:left="142"/>
        <w:rPr>
          <w:bCs/>
          <w:szCs w:val="28"/>
        </w:rPr>
      </w:pPr>
      <w:r w:rsidRPr="0010212E">
        <w:rPr>
          <w:bCs/>
          <w:color w:val="000000"/>
          <w:szCs w:val="28"/>
        </w:rPr>
        <w:t>Дар љумлаи «Аз рўйи гуфти баъзењо, гўё ман дирўз, бегоњ, ваќти говгум, њамроњи дуздон ба хонаи онњо ворид шуда, молу ашё онњоро ба яѓмо бурдем»</w:t>
      </w:r>
      <w:r>
        <w:rPr>
          <w:bCs/>
          <w:color w:val="000000"/>
          <w:szCs w:val="28"/>
        </w:rPr>
        <w:t xml:space="preserve"> </w:t>
      </w:r>
      <w:r w:rsidRPr="0010212E">
        <w:rPr>
          <w:bCs/>
          <w:color w:val="000000"/>
          <w:szCs w:val="28"/>
        </w:rPr>
        <w:t>таркиби</w:t>
      </w:r>
      <w:r>
        <w:rPr>
          <w:bCs/>
          <w:color w:val="000000"/>
          <w:szCs w:val="28"/>
        </w:rPr>
        <w:t xml:space="preserve"> </w:t>
      </w:r>
      <w:r w:rsidRPr="0010212E">
        <w:rPr>
          <w:b/>
          <w:color w:val="000000"/>
          <w:szCs w:val="28"/>
        </w:rPr>
        <w:t>аз рўйи гуфти баъзењо</w:t>
      </w:r>
      <w:r w:rsidRPr="0010212E">
        <w:rPr>
          <w:bCs/>
          <w:color w:val="000000"/>
          <w:szCs w:val="28"/>
        </w:rPr>
        <w:t xml:space="preserve"> чї ном дорад</w:t>
      </w:r>
      <w:r>
        <w:rPr>
          <w:bCs/>
          <w:color w:val="000000"/>
          <w:szCs w:val="28"/>
        </w:rPr>
        <w:t>?</w:t>
      </w:r>
    </w:p>
    <w:p w:rsidR="00CD33CB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мухотаб</w:t>
      </w:r>
      <w:r>
        <w:rPr>
          <w:bCs/>
          <w:color w:val="000000"/>
          <w:szCs w:val="28"/>
        </w:rPr>
        <w:t>;</w:t>
      </w:r>
    </w:p>
    <w:p w:rsidR="00CD33CB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</w:t>
      </w:r>
      <w:r>
        <w:rPr>
          <w:bCs/>
          <w:color w:val="000000"/>
          <w:szCs w:val="28"/>
        </w:rPr>
        <w:t>;</w:t>
      </w:r>
    </w:p>
    <w:p w:rsidR="00CD33CB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аъзои истисної</w:t>
      </w:r>
      <w:r>
        <w:rPr>
          <w:bCs/>
          <w:color w:val="000000"/>
          <w:szCs w:val="28"/>
        </w:rPr>
        <w:t>;</w:t>
      </w:r>
    </w:p>
    <w:p w:rsidR="00CD33CB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 ва аъзои истисноиї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аъзои асосии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>умла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206</w:t>
      </w:r>
      <w:r>
        <w:rPr>
          <w:bCs/>
          <w:color w:val="000000"/>
          <w:szCs w:val="28"/>
        </w:rPr>
        <w:t>.</w:t>
      </w:r>
    </w:p>
    <w:p w:rsidR="00CD33CB" w:rsidRDefault="00CD33CB" w:rsidP="00D843CA">
      <w:pPr>
        <w:pStyle w:val="BodyText"/>
        <w:ind w:left="142"/>
        <w:rPr>
          <w:bCs/>
          <w:szCs w:val="28"/>
        </w:rPr>
      </w:pPr>
      <w:r w:rsidRPr="0010212E">
        <w:rPr>
          <w:bCs/>
          <w:color w:val="000000"/>
          <w:szCs w:val="28"/>
        </w:rPr>
        <w:t>Дар љумлаи «Аз рўйи гуфти баъзењо, гўё ман дирўз, бегоњ, ваќти говгум, њамроњи дуздон ба хонаи онњо ворид шуда молу ашё онњоро ба яѓмо бурдем»</w:t>
      </w:r>
      <w:r>
        <w:rPr>
          <w:bCs/>
          <w:color w:val="000000"/>
          <w:szCs w:val="28"/>
        </w:rPr>
        <w:t xml:space="preserve"> </w:t>
      </w:r>
      <w:r w:rsidRPr="0010212E">
        <w:rPr>
          <w:bCs/>
          <w:color w:val="000000"/>
          <w:szCs w:val="28"/>
        </w:rPr>
        <w:t xml:space="preserve">калимаи </w:t>
      </w:r>
      <w:r w:rsidRPr="0010212E">
        <w:rPr>
          <w:b/>
          <w:color w:val="000000"/>
          <w:szCs w:val="28"/>
        </w:rPr>
        <w:t>бегоњ ва ваќти говгум</w:t>
      </w:r>
      <w:r w:rsidRPr="0010212E">
        <w:rPr>
          <w:bCs/>
          <w:color w:val="000000"/>
          <w:szCs w:val="28"/>
        </w:rPr>
        <w:t xml:space="preserve"> чї ном доранд</w:t>
      </w:r>
      <w:r>
        <w:rPr>
          <w:bCs/>
          <w:color w:val="000000"/>
          <w:szCs w:val="28"/>
        </w:rPr>
        <w:t>?</w:t>
      </w:r>
    </w:p>
    <w:p w:rsidR="00CD33CB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мухотаб</w:t>
      </w:r>
      <w:r>
        <w:rPr>
          <w:bCs/>
          <w:color w:val="000000"/>
          <w:szCs w:val="28"/>
        </w:rPr>
        <w:t>;</w:t>
      </w:r>
    </w:p>
    <w:p w:rsidR="00CD33CB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</w:t>
      </w:r>
      <w:r>
        <w:rPr>
          <w:bCs/>
          <w:color w:val="000000"/>
          <w:szCs w:val="28"/>
        </w:rPr>
        <w:t>;</w:t>
      </w:r>
    </w:p>
    <w:p w:rsidR="00CD33CB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аъзои истисної</w:t>
      </w:r>
      <w:r>
        <w:rPr>
          <w:bCs/>
          <w:color w:val="000000"/>
          <w:szCs w:val="28"/>
        </w:rPr>
        <w:t>;</w:t>
      </w:r>
    </w:p>
    <w:p w:rsidR="00CD33CB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 ва аъзои истисноиї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аъзои асосии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>умла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C01005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207</w:t>
      </w:r>
      <w:r>
        <w:rPr>
          <w:bCs/>
          <w:color w:val="000000"/>
          <w:szCs w:val="28"/>
        </w:rPr>
        <w:t>.</w:t>
      </w:r>
    </w:p>
    <w:p w:rsidR="00CD33CB" w:rsidRDefault="00CD33CB" w:rsidP="00C3667D">
      <w:pPr>
        <w:pStyle w:val="BodyText"/>
        <w:ind w:left="142"/>
        <w:rPr>
          <w:bCs/>
          <w:szCs w:val="28"/>
        </w:rPr>
      </w:pPr>
      <w:r w:rsidRPr="0010212E">
        <w:rPr>
          <w:bCs/>
          <w:color w:val="000000"/>
          <w:szCs w:val="28"/>
        </w:rPr>
        <w:t>Дар љумлаи «Аз рўйи гуфти баъзењо, гўё ман дирўз, бегоњ, ваќти говгум, њамроњи дуздон ба хонаи онњо ворид шуда, молу ашё онњоро ба яѓмо бурдем»</w:t>
      </w:r>
      <w:r>
        <w:rPr>
          <w:bCs/>
          <w:color w:val="000000"/>
          <w:szCs w:val="28"/>
        </w:rPr>
        <w:t xml:space="preserve"> </w:t>
      </w:r>
      <w:r w:rsidRPr="0010212E">
        <w:rPr>
          <w:b/>
          <w:color w:val="000000"/>
          <w:szCs w:val="28"/>
        </w:rPr>
        <w:t>ваќти говгум</w:t>
      </w:r>
      <w:r w:rsidRPr="0010212E">
        <w:rPr>
          <w:bCs/>
          <w:color w:val="000000"/>
          <w:szCs w:val="28"/>
        </w:rPr>
        <w:t xml:space="preserve"> чї ном дорад</w:t>
      </w:r>
      <w:r>
        <w:rPr>
          <w:bCs/>
          <w:color w:val="000000"/>
          <w:szCs w:val="28"/>
        </w:rPr>
        <w:t>?</w:t>
      </w:r>
    </w:p>
    <w:p w:rsidR="00CD33CB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мухотаб</w:t>
      </w:r>
      <w:r>
        <w:rPr>
          <w:bCs/>
          <w:color w:val="000000"/>
          <w:szCs w:val="28"/>
        </w:rPr>
        <w:t>;</w:t>
      </w:r>
    </w:p>
    <w:p w:rsidR="00CD33CB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</w:t>
      </w:r>
      <w:r>
        <w:rPr>
          <w:bCs/>
          <w:color w:val="000000"/>
          <w:szCs w:val="28"/>
        </w:rPr>
        <w:t>;</w:t>
      </w:r>
    </w:p>
    <w:p w:rsidR="00CD33CB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аъзои истисної</w:t>
      </w:r>
      <w:r>
        <w:rPr>
          <w:bCs/>
          <w:color w:val="000000"/>
          <w:szCs w:val="28"/>
        </w:rPr>
        <w:t>;</w:t>
      </w:r>
    </w:p>
    <w:p w:rsidR="00CD33CB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воњиди туфайлї ва аъзои истисноиї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D843CA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аъзои асосии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>умла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C01005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208</w:t>
      </w:r>
      <w:r>
        <w:rPr>
          <w:bCs/>
          <w:color w:val="000000"/>
          <w:szCs w:val="28"/>
        </w:rPr>
        <w:t>.</w:t>
      </w:r>
    </w:p>
    <w:p w:rsidR="00CD33CB" w:rsidRDefault="00CD33CB" w:rsidP="00C01005">
      <w:pPr>
        <w:pStyle w:val="BodyText"/>
        <w:ind w:left="142"/>
        <w:rPr>
          <w:bCs/>
          <w:szCs w:val="28"/>
        </w:rPr>
      </w:pPr>
      <w:r w:rsidRPr="0010212E">
        <w:rPr>
          <w:bCs/>
          <w:color w:val="000000"/>
          <w:szCs w:val="28"/>
        </w:rPr>
        <w:t>Дар љумлаи «Аз рўйи гуфти баъзењо, гўё ман дирўз, бегоњ, ваќти говгум, њамроњи дуздон ба хонаи онњо ворид шуда, молу ашё онњоро ба яѓмо бурдем»</w:t>
      </w:r>
      <w:r>
        <w:rPr>
          <w:bCs/>
          <w:color w:val="000000"/>
          <w:szCs w:val="28"/>
        </w:rPr>
        <w:t xml:space="preserve"> </w:t>
      </w:r>
      <w:r w:rsidRPr="0010212E">
        <w:rPr>
          <w:bCs/>
          <w:color w:val="000000"/>
          <w:szCs w:val="28"/>
        </w:rPr>
        <w:t>таркиби</w:t>
      </w:r>
      <w:r>
        <w:rPr>
          <w:bCs/>
          <w:color w:val="000000"/>
          <w:szCs w:val="28"/>
        </w:rPr>
        <w:t xml:space="preserve"> </w:t>
      </w:r>
      <w:r w:rsidRPr="0010212E">
        <w:rPr>
          <w:b/>
          <w:color w:val="000000"/>
          <w:szCs w:val="28"/>
        </w:rPr>
        <w:t>аз рўйи гуфти баъзењо, калимаи бегоњ ва ваќти говгум</w:t>
      </w:r>
      <w:r w:rsidRPr="0010212E">
        <w:rPr>
          <w:bCs/>
          <w:color w:val="000000"/>
          <w:szCs w:val="28"/>
        </w:rPr>
        <w:t xml:space="preserve"> чар обо вергул (,</w:t>
      </w:r>
      <w:r>
        <w:rPr>
          <w:bCs/>
          <w:color w:val="000000"/>
          <w:szCs w:val="28"/>
        </w:rPr>
        <w:t xml:space="preserve">)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>удо карда шудаанд</w:t>
      </w:r>
      <w:r>
        <w:rPr>
          <w:bCs/>
          <w:color w:val="000000"/>
          <w:szCs w:val="28"/>
        </w:rPr>
        <w:t>?</w:t>
      </w:r>
    </w:p>
    <w:p w:rsidR="00CD33CB" w:rsidRDefault="00CD33CB" w:rsidP="00C01005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зеро онњо мухотаб мебошанд</w:t>
      </w:r>
      <w:r>
        <w:rPr>
          <w:bCs/>
          <w:color w:val="000000"/>
          <w:szCs w:val="28"/>
        </w:rPr>
        <w:t>;</w:t>
      </w:r>
    </w:p>
    <w:p w:rsidR="00CD33CB" w:rsidRDefault="00CD33CB" w:rsidP="00C01005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зеро онњо воњиди туфайлї њастанд</w:t>
      </w:r>
      <w:r>
        <w:rPr>
          <w:bCs/>
          <w:color w:val="000000"/>
          <w:szCs w:val="28"/>
        </w:rPr>
        <w:t>;</w:t>
      </w:r>
    </w:p>
    <w:p w:rsidR="00CD33CB" w:rsidRDefault="00CD33CB" w:rsidP="00C01005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зеро онњо аъзоњои ѓайриасосии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>умлаанд</w:t>
      </w:r>
      <w:r>
        <w:rPr>
          <w:bCs/>
          <w:color w:val="000000"/>
          <w:szCs w:val="28"/>
        </w:rPr>
        <w:t>;</w:t>
      </w:r>
    </w:p>
    <w:p w:rsidR="00CD33CB" w:rsidRDefault="00CD33CB" w:rsidP="00C01005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ње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 xml:space="preserve"> чиз, аломати вергул хато гузоштааст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C01005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зеро онњо аъзои асосии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>умла мебошанд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C01005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209</w:t>
      </w:r>
      <w:r>
        <w:rPr>
          <w:bCs/>
          <w:color w:val="000000"/>
          <w:szCs w:val="28"/>
        </w:rPr>
        <w:t>.</w:t>
      </w:r>
    </w:p>
    <w:p w:rsidR="00CD33CB" w:rsidRDefault="00CD33CB" w:rsidP="00CF227C">
      <w:pPr>
        <w:pStyle w:val="BodyText"/>
        <w:ind w:left="142"/>
        <w:rPr>
          <w:bCs/>
          <w:szCs w:val="28"/>
        </w:rPr>
      </w:pPr>
      <w:r w:rsidRPr="0010212E">
        <w:rPr>
          <w:bCs/>
          <w:color w:val="000000"/>
          <w:szCs w:val="28"/>
        </w:rPr>
        <w:t>Дар љумлаи «Аз рўйи гуфти баъзењо, гўё дирўз, бегоњ, ваќти говгум, ман њамроњи дуздон хонаи онњоро ѓорат кардаам» аломати вергул (,</w:t>
      </w:r>
      <w:r>
        <w:rPr>
          <w:bCs/>
          <w:color w:val="000000"/>
          <w:szCs w:val="28"/>
        </w:rPr>
        <w:t xml:space="preserve">) </w:t>
      </w:r>
      <w:r w:rsidRPr="0010212E">
        <w:rPr>
          <w:rFonts w:ascii="Times New Roman" w:hAnsi="Times New Roman"/>
          <w:bCs/>
          <w:color w:val="000000"/>
          <w:szCs w:val="28"/>
        </w:rPr>
        <w:t>ч</w:t>
      </w:r>
      <w:r w:rsidRPr="0010212E">
        <w:rPr>
          <w:bCs/>
          <w:color w:val="000000"/>
          <w:szCs w:val="28"/>
        </w:rPr>
        <w:t>ї</w:t>
      </w:r>
      <w:r w:rsidRPr="0010212E">
        <w:rPr>
          <w:rFonts w:ascii="Times New Roman" w:hAnsi="Times New Roman"/>
          <w:bCs/>
          <w:color w:val="000000"/>
          <w:szCs w:val="28"/>
        </w:rPr>
        <w:t xml:space="preserve"> вазифаро иҷро кардааст</w:t>
      </w:r>
      <w:r>
        <w:rPr>
          <w:bCs/>
          <w:color w:val="000000"/>
          <w:szCs w:val="28"/>
        </w:rPr>
        <w:t>?</w:t>
      </w:r>
    </w:p>
    <w:p w:rsidR="00CD33CB" w:rsidRDefault="00CD33CB" w:rsidP="00354D7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аъзоњои иловагиро аз аъзоњои асосии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 xml:space="preserve">умла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>удо кардааст</w:t>
      </w:r>
      <w:r>
        <w:rPr>
          <w:bCs/>
          <w:color w:val="000000"/>
          <w:szCs w:val="28"/>
        </w:rPr>
        <w:t>;</w:t>
      </w:r>
    </w:p>
    <w:p w:rsidR="00CD33CB" w:rsidRDefault="00CD33CB" w:rsidP="00354D7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szCs w:val="28"/>
        </w:rPr>
        <w:t xml:space="preserve">мухотабро </w:t>
      </w:r>
      <w:r w:rsidRPr="0010212E">
        <w:rPr>
          <w:rFonts w:ascii="Times New Roman" w:hAnsi="Times New Roman"/>
          <w:bCs/>
          <w:szCs w:val="28"/>
        </w:rPr>
        <w:t>ҷ</w:t>
      </w:r>
      <w:r w:rsidRPr="0010212E">
        <w:rPr>
          <w:bCs/>
          <w:szCs w:val="28"/>
        </w:rPr>
        <w:t>у</w:t>
      </w:r>
      <w:r w:rsidRPr="0010212E">
        <w:rPr>
          <w:rFonts w:ascii="Times New Roman" w:hAnsi="Times New Roman"/>
          <w:bCs/>
          <w:szCs w:val="28"/>
        </w:rPr>
        <w:t>д</w:t>
      </w:r>
      <w:r w:rsidRPr="0010212E">
        <w:rPr>
          <w:bCs/>
          <w:szCs w:val="28"/>
        </w:rPr>
        <w:t>о кардааст</w:t>
      </w:r>
      <w:r>
        <w:rPr>
          <w:bCs/>
          <w:color w:val="000000"/>
          <w:szCs w:val="28"/>
        </w:rPr>
        <w:t>;</w:t>
      </w:r>
    </w:p>
    <w:p w:rsidR="00CD33CB" w:rsidRDefault="00CD33CB" w:rsidP="00354D7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 xml:space="preserve">умлањои содаро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>удо кардааст</w:t>
      </w:r>
      <w:r>
        <w:rPr>
          <w:bCs/>
          <w:color w:val="000000"/>
          <w:szCs w:val="28"/>
        </w:rPr>
        <w:t>;</w:t>
      </w:r>
    </w:p>
    <w:p w:rsidR="00CD33CB" w:rsidRDefault="00CD33CB" w:rsidP="00354D7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ње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 xml:space="preserve"> чиз, аломати вергул хато гузошта шудааст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354D77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 xml:space="preserve">њамаи </w:t>
      </w:r>
      <w:r w:rsidRPr="0010212E">
        <w:rPr>
          <w:rFonts w:ascii="Times New Roman" w:hAnsi="Times New Roman"/>
          <w:bCs/>
          <w:color w:val="000000"/>
          <w:szCs w:val="28"/>
        </w:rPr>
        <w:t>ҷ</w:t>
      </w:r>
      <w:r w:rsidRPr="0010212E">
        <w:rPr>
          <w:bCs/>
          <w:color w:val="000000"/>
          <w:szCs w:val="28"/>
        </w:rPr>
        <w:t>авобњо дурустанд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1F73EB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@</w:t>
      </w:r>
      <w:r w:rsidRPr="0010212E">
        <w:rPr>
          <w:bCs/>
          <w:color w:val="000000"/>
          <w:szCs w:val="28"/>
        </w:rPr>
        <w:t>210</w:t>
      </w:r>
      <w:r>
        <w:rPr>
          <w:bCs/>
          <w:color w:val="000000"/>
          <w:szCs w:val="28"/>
        </w:rPr>
        <w:t>.</w:t>
      </w:r>
    </w:p>
    <w:p w:rsidR="00CD33CB" w:rsidRDefault="00CD33CB" w:rsidP="001F73EB">
      <w:pPr>
        <w:pStyle w:val="BodyText"/>
        <w:ind w:left="142"/>
        <w:rPr>
          <w:bCs/>
          <w:color w:val="000000"/>
          <w:szCs w:val="28"/>
        </w:rPr>
      </w:pPr>
      <w:r w:rsidRPr="0010212E">
        <w:rPr>
          <w:bCs/>
          <w:color w:val="000000"/>
          <w:szCs w:val="28"/>
        </w:rPr>
        <w:t>Дар љумдаи «Занону духтарон мардону писарон пиру барно њама дар ин майдони њангома баромада љамъ омада буданд» кадом аломатњои китобат партофта шудаанд</w:t>
      </w:r>
      <w:r>
        <w:rPr>
          <w:bCs/>
          <w:color w:val="000000"/>
          <w:szCs w:val="28"/>
        </w:rPr>
        <w:t>?</w:t>
      </w:r>
    </w:p>
    <w:p w:rsidR="00CD33CB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A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ду вергул ва як тире</w:t>
      </w:r>
      <w:r>
        <w:rPr>
          <w:bCs/>
          <w:color w:val="000000"/>
          <w:szCs w:val="28"/>
        </w:rPr>
        <w:t>;</w:t>
      </w:r>
    </w:p>
    <w:p w:rsidR="00CD33CB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B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szCs w:val="28"/>
        </w:rPr>
        <w:t>аломат партофта нашудааст</w:t>
      </w:r>
      <w:r>
        <w:rPr>
          <w:bCs/>
          <w:color w:val="000000"/>
          <w:szCs w:val="28"/>
        </w:rPr>
        <w:t>;</w:t>
      </w:r>
    </w:p>
    <w:p w:rsidR="00CD33CB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C</w:t>
      </w:r>
      <w:r>
        <w:rPr>
          <w:bCs/>
          <w:color w:val="000000"/>
          <w:szCs w:val="28"/>
        </w:rPr>
        <w:t xml:space="preserve">) </w:t>
      </w:r>
      <w:r w:rsidRPr="0010212E">
        <w:rPr>
          <w:rFonts w:ascii="Times New Roman" w:hAnsi="Times New Roman"/>
          <w:bCs/>
          <w:color w:val="000000"/>
          <w:szCs w:val="28"/>
        </w:rPr>
        <w:t>се вергул</w:t>
      </w:r>
      <w:r>
        <w:rPr>
          <w:bCs/>
          <w:color w:val="000000"/>
          <w:szCs w:val="28"/>
        </w:rPr>
        <w:t>;</w:t>
      </w:r>
    </w:p>
    <w:p w:rsidR="00CD33CB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D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як вергул ва нимтире</w:t>
      </w:r>
      <w:r>
        <w:rPr>
          <w:bCs/>
          <w:color w:val="000000"/>
          <w:szCs w:val="28"/>
        </w:rPr>
        <w:t>;</w:t>
      </w:r>
    </w:p>
    <w:p w:rsidR="00CD33CB" w:rsidRPr="0010212E" w:rsidRDefault="00CD33CB" w:rsidP="00C41C1E">
      <w:pPr>
        <w:pStyle w:val="BodyText"/>
        <w:ind w:left="142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$</w:t>
      </w:r>
      <w:r w:rsidRPr="0010212E">
        <w:rPr>
          <w:bCs/>
          <w:color w:val="000000"/>
          <w:szCs w:val="28"/>
        </w:rPr>
        <w:t>E</w:t>
      </w:r>
      <w:r>
        <w:rPr>
          <w:bCs/>
          <w:color w:val="000000"/>
          <w:szCs w:val="28"/>
        </w:rPr>
        <w:t xml:space="preserve">) </w:t>
      </w:r>
      <w:r w:rsidRPr="0010212E">
        <w:rPr>
          <w:bCs/>
          <w:color w:val="000000"/>
          <w:szCs w:val="28"/>
        </w:rPr>
        <w:t>ду аломати тире;</w:t>
      </w:r>
    </w:p>
    <w:sectPr w:rsidR="00CD33CB" w:rsidRPr="0010212E" w:rsidSect="00A1163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3CB" w:rsidRDefault="00CD33CB" w:rsidP="00005B30">
      <w:r>
        <w:separator/>
      </w:r>
    </w:p>
  </w:endnote>
  <w:endnote w:type="continuationSeparator" w:id="0">
    <w:p w:rsidR="00CD33CB" w:rsidRDefault="00CD33CB" w:rsidP="00005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3CB" w:rsidRDefault="00CD33CB" w:rsidP="00005B30">
      <w:r>
        <w:separator/>
      </w:r>
    </w:p>
  </w:footnote>
  <w:footnote w:type="continuationSeparator" w:id="0">
    <w:p w:rsidR="00CD33CB" w:rsidRDefault="00CD33CB" w:rsidP="00005B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24307"/>
    <w:multiLevelType w:val="hybridMultilevel"/>
    <w:tmpl w:val="7CAE83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FB61E20">
      <w:start w:val="1"/>
      <w:numFmt w:val="upperLetter"/>
      <w:lvlText w:val="%2)"/>
      <w:lvlJc w:val="left"/>
      <w:pPr>
        <w:tabs>
          <w:tab w:val="num" w:pos="652"/>
        </w:tabs>
        <w:ind w:left="652" w:hanging="51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1C98"/>
    <w:rsid w:val="00005B30"/>
    <w:rsid w:val="00007782"/>
    <w:rsid w:val="00034010"/>
    <w:rsid w:val="00052729"/>
    <w:rsid w:val="00091C98"/>
    <w:rsid w:val="00097DC5"/>
    <w:rsid w:val="000A6B51"/>
    <w:rsid w:val="000F2E21"/>
    <w:rsid w:val="0010212E"/>
    <w:rsid w:val="001111CB"/>
    <w:rsid w:val="00117B6B"/>
    <w:rsid w:val="00142172"/>
    <w:rsid w:val="001576FD"/>
    <w:rsid w:val="00175F14"/>
    <w:rsid w:val="001F73EB"/>
    <w:rsid w:val="002033B7"/>
    <w:rsid w:val="002349A2"/>
    <w:rsid w:val="002A0BF7"/>
    <w:rsid w:val="002F16A4"/>
    <w:rsid w:val="002F6CCA"/>
    <w:rsid w:val="003161DA"/>
    <w:rsid w:val="00335128"/>
    <w:rsid w:val="003417A1"/>
    <w:rsid w:val="00354D77"/>
    <w:rsid w:val="00364B5A"/>
    <w:rsid w:val="0036548D"/>
    <w:rsid w:val="003659B7"/>
    <w:rsid w:val="003768C7"/>
    <w:rsid w:val="003D6F56"/>
    <w:rsid w:val="0040321C"/>
    <w:rsid w:val="004072C1"/>
    <w:rsid w:val="004115AB"/>
    <w:rsid w:val="00470C1E"/>
    <w:rsid w:val="004869E6"/>
    <w:rsid w:val="004B02AD"/>
    <w:rsid w:val="004B0453"/>
    <w:rsid w:val="004C6768"/>
    <w:rsid w:val="004D55AE"/>
    <w:rsid w:val="004E1D7F"/>
    <w:rsid w:val="004F143C"/>
    <w:rsid w:val="00522154"/>
    <w:rsid w:val="00524ECF"/>
    <w:rsid w:val="00536CD0"/>
    <w:rsid w:val="005371F3"/>
    <w:rsid w:val="0059506C"/>
    <w:rsid w:val="005A35D9"/>
    <w:rsid w:val="005D65AF"/>
    <w:rsid w:val="005D7C61"/>
    <w:rsid w:val="00604299"/>
    <w:rsid w:val="0062691A"/>
    <w:rsid w:val="00626B31"/>
    <w:rsid w:val="00690112"/>
    <w:rsid w:val="0072376B"/>
    <w:rsid w:val="00763166"/>
    <w:rsid w:val="007E3A73"/>
    <w:rsid w:val="00800E9F"/>
    <w:rsid w:val="0082293A"/>
    <w:rsid w:val="00847FD1"/>
    <w:rsid w:val="0088743D"/>
    <w:rsid w:val="00895DA4"/>
    <w:rsid w:val="00896B2F"/>
    <w:rsid w:val="008C0ED1"/>
    <w:rsid w:val="008D69A8"/>
    <w:rsid w:val="00907A98"/>
    <w:rsid w:val="009532FA"/>
    <w:rsid w:val="00956928"/>
    <w:rsid w:val="00A11630"/>
    <w:rsid w:val="00A52AE1"/>
    <w:rsid w:val="00A80789"/>
    <w:rsid w:val="00AD121C"/>
    <w:rsid w:val="00AE239C"/>
    <w:rsid w:val="00AF00B3"/>
    <w:rsid w:val="00B11DFE"/>
    <w:rsid w:val="00B30EF8"/>
    <w:rsid w:val="00B3666B"/>
    <w:rsid w:val="00B52A7F"/>
    <w:rsid w:val="00BD6E51"/>
    <w:rsid w:val="00BF00AB"/>
    <w:rsid w:val="00C01005"/>
    <w:rsid w:val="00C3667D"/>
    <w:rsid w:val="00C41C1E"/>
    <w:rsid w:val="00CB4289"/>
    <w:rsid w:val="00CD33CB"/>
    <w:rsid w:val="00CF227C"/>
    <w:rsid w:val="00D843CA"/>
    <w:rsid w:val="00D91B29"/>
    <w:rsid w:val="00DA0EE0"/>
    <w:rsid w:val="00DC4323"/>
    <w:rsid w:val="00DE7FC6"/>
    <w:rsid w:val="00E10D5B"/>
    <w:rsid w:val="00E131C7"/>
    <w:rsid w:val="00E220C5"/>
    <w:rsid w:val="00E664C4"/>
    <w:rsid w:val="00F32B48"/>
    <w:rsid w:val="00F34422"/>
    <w:rsid w:val="00FA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Tj" w:eastAsia="Calibri" w:hAnsi="Times New Roman Tj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C98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1C9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1C98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paragraph" w:styleId="Header">
    <w:name w:val="header"/>
    <w:basedOn w:val="Normal"/>
    <w:link w:val="HeaderChar"/>
    <w:uiPriority w:val="99"/>
    <w:rsid w:val="00091C9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91C98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091C9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91C98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091C98"/>
    <w:pPr>
      <w:spacing w:line="360" w:lineRule="auto"/>
      <w:jc w:val="both"/>
    </w:pPr>
    <w:rPr>
      <w:rFonts w:ascii="Times New Roman Tj" w:hAnsi="Times New Roman Tj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91C98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6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347</TotalTime>
  <Pages>47</Pages>
  <Words>7479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abbcd</dc:creator>
  <cp:keywords/>
  <dc:description/>
  <cp:lastModifiedBy>Дилрабо</cp:lastModifiedBy>
  <cp:revision>58</cp:revision>
  <cp:lastPrinted>2017-12-21T12:04:00Z</cp:lastPrinted>
  <dcterms:created xsi:type="dcterms:W3CDTF">2016-04-15T05:12:00Z</dcterms:created>
  <dcterms:modified xsi:type="dcterms:W3CDTF">2023-04-27T09:21:00Z</dcterms:modified>
</cp:coreProperties>
</file>